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152" w:rsidRDefault="000C7152"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 w:rsidR="001D786F" w:rsidRDefault="001D786F" w:rsidP="001D786F">
      <w:pPr>
        <w:jc w:val="cente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r w:rsidRPr="00B90DA6">
        <w:rPr>
          <w:b/>
          <w:sz w:val="40"/>
          <w:u w:val="single"/>
        </w:rPr>
        <w:t>ANEXO 1. ENSAYOS DE LABORATORIO</w:t>
      </w: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2C0112">
      <w:pPr>
        <w:rPr>
          <w:b/>
          <w:sz w:val="40"/>
          <w:u w:val="single"/>
        </w:rPr>
      </w:pPr>
    </w:p>
    <w:p w:rsidR="002C0112" w:rsidRPr="00B90DA6" w:rsidRDefault="002C0112" w:rsidP="002C0112">
      <w:pP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r w:rsidRPr="00B90DA6">
        <w:rPr>
          <w:b/>
          <w:sz w:val="40"/>
          <w:u w:val="single"/>
        </w:rPr>
        <w:t>ANEXO 2. REGISTRO DE PERFORACIONES PREVIAS</w:t>
      </w: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bookmarkStart w:id="0" w:name="_GoBack"/>
      <w:bookmarkEnd w:id="0"/>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1D786F" w:rsidRPr="00B90DA6" w:rsidRDefault="001D786F" w:rsidP="001D786F">
      <w:pPr>
        <w:jc w:val="center"/>
        <w:rPr>
          <w:b/>
          <w:sz w:val="40"/>
          <w:u w:val="single"/>
        </w:rPr>
      </w:pPr>
    </w:p>
    <w:p w:rsidR="002C0112" w:rsidRPr="00B90DA6" w:rsidRDefault="002C0112" w:rsidP="001D786F">
      <w:pPr>
        <w:jc w:val="center"/>
        <w:rPr>
          <w:b/>
          <w:sz w:val="40"/>
          <w:u w:val="single"/>
        </w:rPr>
      </w:pPr>
    </w:p>
    <w:p w:rsidR="002C0112" w:rsidRPr="00B90DA6" w:rsidRDefault="002C0112" w:rsidP="001D786F">
      <w:pPr>
        <w:jc w:val="center"/>
        <w:rPr>
          <w:b/>
          <w:sz w:val="40"/>
          <w:u w:val="single"/>
        </w:rPr>
      </w:pPr>
    </w:p>
    <w:p w:rsidR="001D786F" w:rsidRPr="00B90DA6" w:rsidRDefault="001D786F" w:rsidP="001D786F">
      <w:pPr>
        <w:jc w:val="center"/>
        <w:rPr>
          <w:b/>
          <w:sz w:val="40"/>
          <w:u w:val="single"/>
        </w:rPr>
      </w:pPr>
      <w:r w:rsidRPr="00B90DA6">
        <w:rPr>
          <w:b/>
          <w:sz w:val="40"/>
          <w:u w:val="single"/>
        </w:rPr>
        <w:t>ANEXO 3. MEMORIAS DE CÁLCULO</w:t>
      </w:r>
    </w:p>
    <w:sectPr w:rsidR="001D786F" w:rsidRPr="00B90DA6" w:rsidSect="00C235CF">
      <w:headerReference w:type="even" r:id="rId8"/>
      <w:headerReference w:type="default" r:id="rId9"/>
      <w:footerReference w:type="default" r:id="rId10"/>
      <w:headerReference w:type="first" r:id="rId11"/>
      <w:footerReference w:type="first" r:id="rId12"/>
      <w:pgSz w:w="12240" w:h="15840" w:code="1"/>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569" w:rsidRDefault="002C6569" w:rsidP="006E6889">
      <w:r>
        <w:separator/>
      </w:r>
    </w:p>
  </w:endnote>
  <w:endnote w:type="continuationSeparator" w:id="0">
    <w:p w:rsidR="002C6569" w:rsidRDefault="002C6569" w:rsidP="006E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500000000000000"/>
    <w:charset w:val="80"/>
    <w:family w:val="modern"/>
    <w:pitch w:val="fixed"/>
    <w:sig w:usb0="E00002FF" w:usb1="6AC7FDFB" w:usb2="08000012" w:usb3="00000000" w:csb0="0002009F" w:csb1="00000000"/>
  </w:font>
  <w:font w:name="MS Mincho">
    <w:altName w:val="Yu Gothic UI"/>
    <w:panose1 w:val="020B05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112" w:rsidRDefault="002C0112" w:rsidP="002C0112">
    <w:pPr>
      <w:pStyle w:val="Piedepgina"/>
      <w:pBdr>
        <w:top w:val="thinThickSmallGap" w:sz="24" w:space="1" w:color="622423"/>
      </w:pBdr>
      <w:rPr>
        <w:rFonts w:ascii="Calibri" w:hAnsi="Calibri" w:cs="Calibri"/>
        <w:lang w:val="es-CO"/>
      </w:rPr>
    </w:pPr>
    <w:r w:rsidRPr="00F50533">
      <w:rPr>
        <w:rFonts w:ascii="Calibri" w:hAnsi="Calibri" w:cs="Calibri"/>
        <w:lang w:val="en-US"/>
      </w:rPr>
      <w:t xml:space="preserve">Calle 87 </w:t>
    </w:r>
    <w:r>
      <w:rPr>
        <w:rFonts w:ascii="Calibri" w:hAnsi="Calibri" w:cs="Calibri"/>
        <w:lang w:val="en-US"/>
      </w:rPr>
      <w:t xml:space="preserve"># </w:t>
    </w:r>
    <w:r w:rsidRPr="00F50533">
      <w:rPr>
        <w:rFonts w:ascii="Calibri" w:hAnsi="Calibri" w:cs="Calibri"/>
        <w:lang w:val="en-US"/>
      </w:rPr>
      <w:t>22–27 Of. 101 Bogotá D.C.</w:t>
    </w:r>
    <w:r>
      <w:rPr>
        <w:rFonts w:ascii="Calibri" w:hAnsi="Calibri" w:cs="Calibri"/>
        <w:lang w:val="en-US"/>
      </w:rPr>
      <w:t xml:space="preserve">          </w:t>
    </w:r>
    <w:r w:rsidRPr="00F50533">
      <w:rPr>
        <w:rFonts w:ascii="Calibri" w:hAnsi="Calibri" w:cs="Calibri"/>
        <w:lang w:val="en-US"/>
      </w:rPr>
      <w:t xml:space="preserve">                          </w:t>
    </w:r>
    <w:r>
      <w:rPr>
        <w:rFonts w:ascii="Calibri" w:hAnsi="Calibri" w:cs="Calibri"/>
        <w:lang w:val="en-US"/>
      </w:rPr>
      <w:t xml:space="preserve">                </w:t>
    </w:r>
    <w:r w:rsidRPr="005C6C61">
      <w:rPr>
        <w:rFonts w:ascii="Calibri" w:hAnsi="Calibri" w:cs="Calibri"/>
        <w:lang w:val="es-CO"/>
      </w:rPr>
      <w:t xml:space="preserve">Telefax (57) (1) </w:t>
    </w:r>
    <w:r>
      <w:rPr>
        <w:rFonts w:ascii="Calibri" w:hAnsi="Calibri" w:cs="Calibri"/>
        <w:lang w:val="es-CO"/>
      </w:rPr>
      <w:t>631 7899</w:t>
    </w:r>
  </w:p>
  <w:p w:rsidR="002C0112" w:rsidRPr="009B2725" w:rsidRDefault="002C0112" w:rsidP="002C0112">
    <w:pPr>
      <w:pStyle w:val="Piedepgina"/>
      <w:pBdr>
        <w:top w:val="thinThickSmallGap" w:sz="24" w:space="1" w:color="622423"/>
      </w:pBdr>
      <w:rPr>
        <w:rFonts w:ascii="Calibri" w:hAnsi="Calibri" w:cs="Calibri"/>
      </w:rPr>
    </w:pPr>
    <w:r>
      <w:rPr>
        <w:rFonts w:ascii="Calibri" w:hAnsi="Calibri" w:cs="Calibri"/>
      </w:rPr>
      <w:t>Carrera 39 # 27–09 Of. 210</w:t>
    </w:r>
    <w:r w:rsidRPr="009B2725">
      <w:rPr>
        <w:rFonts w:ascii="Calibri" w:hAnsi="Calibri" w:cs="Calibri"/>
      </w:rPr>
      <w:t xml:space="preserve"> Villavice</w:t>
    </w:r>
    <w:r>
      <w:rPr>
        <w:rFonts w:ascii="Calibri" w:hAnsi="Calibri" w:cs="Calibri"/>
      </w:rPr>
      <w:t xml:space="preserve">ncio - Meta                                 </w:t>
    </w:r>
    <w:r w:rsidRPr="009B2725">
      <w:rPr>
        <w:rFonts w:ascii="Calibri" w:hAnsi="Calibri" w:cs="Calibri"/>
      </w:rPr>
      <w:t>Tel</w:t>
    </w:r>
    <w:r>
      <w:rPr>
        <w:rFonts w:ascii="Calibri" w:hAnsi="Calibri" w:cs="Calibri"/>
      </w:rPr>
      <w:t>efax (57) (8) 667 4794</w:t>
    </w:r>
  </w:p>
  <w:p w:rsidR="00652078" w:rsidRPr="002C0112" w:rsidRDefault="00B90DA6" w:rsidP="002C0112">
    <w:pPr>
      <w:pStyle w:val="Piedepgina"/>
      <w:ind w:left="-426" w:right="-660"/>
      <w:jc w:val="center"/>
    </w:pPr>
    <w:hyperlink r:id="rId1" w:history="1">
      <w:r w:rsidR="002C0112" w:rsidRPr="00A84D08">
        <w:rPr>
          <w:rStyle w:val="Hipervnculo"/>
          <w:rFonts w:ascii="Calibri" w:eastAsiaTheme="majorEastAsia" w:hAnsi="Calibri" w:cs="Calibri"/>
        </w:rPr>
        <w:t>www.cycciviles.com</w:t>
      </w:r>
    </w:hyperlink>
    <w:r w:rsidR="002C0112" w:rsidRPr="00E918E9">
      <w:rPr>
        <w:rStyle w:val="Hipervnculo"/>
        <w:rFonts w:ascii="Calibri" w:eastAsiaTheme="majorEastAsia"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112" w:rsidRDefault="002C0112" w:rsidP="002C0112">
    <w:pPr>
      <w:pStyle w:val="Piedepgina"/>
      <w:pBdr>
        <w:top w:val="thinThickSmallGap" w:sz="24" w:space="1" w:color="622423"/>
      </w:pBdr>
      <w:rPr>
        <w:rFonts w:ascii="Calibri" w:hAnsi="Calibri" w:cs="Calibri"/>
        <w:lang w:val="es-CO"/>
      </w:rPr>
    </w:pPr>
    <w:r w:rsidRPr="00F50533">
      <w:rPr>
        <w:rFonts w:ascii="Calibri" w:hAnsi="Calibri" w:cs="Calibri"/>
        <w:lang w:val="en-US"/>
      </w:rPr>
      <w:t xml:space="preserve">Calle 87 </w:t>
    </w:r>
    <w:r>
      <w:rPr>
        <w:rFonts w:ascii="Calibri" w:hAnsi="Calibri" w:cs="Calibri"/>
        <w:lang w:val="en-US"/>
      </w:rPr>
      <w:t xml:space="preserve"># </w:t>
    </w:r>
    <w:r w:rsidRPr="00F50533">
      <w:rPr>
        <w:rFonts w:ascii="Calibri" w:hAnsi="Calibri" w:cs="Calibri"/>
        <w:lang w:val="en-US"/>
      </w:rPr>
      <w:t>22–27 Of. 101 Bogotá D.C.</w:t>
    </w:r>
    <w:r>
      <w:rPr>
        <w:rFonts w:ascii="Calibri" w:hAnsi="Calibri" w:cs="Calibri"/>
        <w:lang w:val="en-US"/>
      </w:rPr>
      <w:t xml:space="preserve">          </w:t>
    </w:r>
    <w:r w:rsidRPr="00F50533">
      <w:rPr>
        <w:rFonts w:ascii="Calibri" w:hAnsi="Calibri" w:cs="Calibri"/>
        <w:lang w:val="en-US"/>
      </w:rPr>
      <w:t xml:space="preserve">                          </w:t>
    </w:r>
    <w:r>
      <w:rPr>
        <w:rFonts w:ascii="Calibri" w:hAnsi="Calibri" w:cs="Calibri"/>
        <w:lang w:val="en-US"/>
      </w:rPr>
      <w:t xml:space="preserve">                </w:t>
    </w:r>
    <w:r w:rsidRPr="005C6C61">
      <w:rPr>
        <w:rFonts w:ascii="Calibri" w:hAnsi="Calibri" w:cs="Calibri"/>
        <w:lang w:val="es-CO"/>
      </w:rPr>
      <w:t xml:space="preserve">Telefax (57) (1) </w:t>
    </w:r>
    <w:r>
      <w:rPr>
        <w:rFonts w:ascii="Calibri" w:hAnsi="Calibri" w:cs="Calibri"/>
        <w:lang w:val="es-CO"/>
      </w:rPr>
      <w:t>631 7899</w:t>
    </w:r>
  </w:p>
  <w:p w:rsidR="002C0112" w:rsidRPr="009B2725" w:rsidRDefault="002C0112" w:rsidP="002C0112">
    <w:pPr>
      <w:pStyle w:val="Piedepgina"/>
      <w:pBdr>
        <w:top w:val="thinThickSmallGap" w:sz="24" w:space="1" w:color="622423"/>
      </w:pBdr>
      <w:rPr>
        <w:rFonts w:ascii="Calibri" w:hAnsi="Calibri" w:cs="Calibri"/>
      </w:rPr>
    </w:pPr>
    <w:r>
      <w:rPr>
        <w:rFonts w:ascii="Calibri" w:hAnsi="Calibri" w:cs="Calibri"/>
      </w:rPr>
      <w:t>Carrera 39 # 27–09 Of. 210</w:t>
    </w:r>
    <w:r w:rsidRPr="009B2725">
      <w:rPr>
        <w:rFonts w:ascii="Calibri" w:hAnsi="Calibri" w:cs="Calibri"/>
      </w:rPr>
      <w:t xml:space="preserve"> Villavice</w:t>
    </w:r>
    <w:r>
      <w:rPr>
        <w:rFonts w:ascii="Calibri" w:hAnsi="Calibri" w:cs="Calibri"/>
      </w:rPr>
      <w:t xml:space="preserve">ncio - Meta                                 </w:t>
    </w:r>
    <w:r w:rsidRPr="009B2725">
      <w:rPr>
        <w:rFonts w:ascii="Calibri" w:hAnsi="Calibri" w:cs="Calibri"/>
      </w:rPr>
      <w:t>Tel</w:t>
    </w:r>
    <w:r>
      <w:rPr>
        <w:rFonts w:ascii="Calibri" w:hAnsi="Calibri" w:cs="Calibri"/>
      </w:rPr>
      <w:t>efax (57) (8) 667 4794</w:t>
    </w:r>
  </w:p>
  <w:p w:rsidR="002C0112" w:rsidRPr="006D7CA5" w:rsidRDefault="00B90DA6" w:rsidP="002C0112">
    <w:pPr>
      <w:pStyle w:val="Piedepgina"/>
      <w:ind w:left="-426" w:right="-660"/>
      <w:jc w:val="center"/>
    </w:pPr>
    <w:hyperlink r:id="rId1" w:history="1">
      <w:r w:rsidR="002C0112" w:rsidRPr="00A84D08">
        <w:rPr>
          <w:rStyle w:val="Hipervnculo"/>
          <w:rFonts w:ascii="Calibri" w:eastAsiaTheme="majorEastAsia" w:hAnsi="Calibri" w:cs="Calibri"/>
        </w:rPr>
        <w:t>www.cycciviles.com</w:t>
      </w:r>
    </w:hyperlink>
    <w:r w:rsidR="002C0112" w:rsidRPr="00E918E9">
      <w:rPr>
        <w:rStyle w:val="Hipervnculo"/>
        <w:rFonts w:ascii="Calibri" w:eastAsiaTheme="majorEastAsia" w:hAnsi="Calibri" w:cs="Calibri"/>
      </w:rPr>
      <w:t xml:space="preserve">                                  </w:t>
    </w:r>
  </w:p>
  <w:p w:rsidR="00652078" w:rsidRPr="002C0112" w:rsidRDefault="00652078" w:rsidP="002C011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569" w:rsidRDefault="002C6569" w:rsidP="006E6889">
      <w:r>
        <w:separator/>
      </w:r>
    </w:p>
  </w:footnote>
  <w:footnote w:type="continuationSeparator" w:id="0">
    <w:p w:rsidR="002C6569" w:rsidRDefault="002C6569" w:rsidP="006E6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078" w:rsidRDefault="00B90DA6">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82813" o:spid="_x0000_s2054" type="#_x0000_t75" style="position:absolute;margin-left:0;margin-top:0;width:825pt;height:412.5pt;z-index:-251657728;mso-position-horizontal:center;mso-position-horizontal-relative:margin;mso-position-vertical:center;mso-position-vertical-relative:margin" o:allowincell="f">
          <v:imagedata r:id="rId1" o:title="LOGO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078" w:rsidRDefault="00B90DA6">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82814" o:spid="_x0000_s2055" type="#_x0000_t75" style="position:absolute;margin-left:0;margin-top:0;width:825pt;height:412.5pt;z-index:-251656704;mso-position-horizontal:center;mso-position-horizontal-relative:margin;mso-position-vertical:center;mso-position-vertical-relative:margin" o:allowincell="f">
          <v:imagedata r:id="rId1" o:title="LOGO2" gain="19661f" blacklevel="22938f"/>
          <w10:wrap anchorx="margin" anchory="margin"/>
        </v:shape>
      </w:pict>
    </w:r>
    <w:r w:rsidR="00652078">
      <w:rPr>
        <w:noProof/>
        <w:lang w:val="es-CO" w:eastAsia="es-CO"/>
      </w:rPr>
      <w:drawing>
        <wp:anchor distT="0" distB="0" distL="114300" distR="114300" simplePos="0" relativeHeight="251656192" behindDoc="0" locked="0" layoutInCell="1" allowOverlap="1" wp14:anchorId="44969D14" wp14:editId="6114DE82">
          <wp:simplePos x="0" y="0"/>
          <wp:positionH relativeFrom="column">
            <wp:posOffset>-337185</wp:posOffset>
          </wp:positionH>
          <wp:positionV relativeFrom="paragraph">
            <wp:posOffset>-87630</wp:posOffset>
          </wp:positionV>
          <wp:extent cx="2014220" cy="857250"/>
          <wp:effectExtent l="19050" t="0" r="5080" b="0"/>
          <wp:wrapSquare wrapText="bothSides"/>
          <wp:docPr id="13" name="0 Imagen"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JPG"/>
                  <pic:cNvPicPr>
                    <a:picLocks noChangeAspect="1" noChangeArrowheads="1"/>
                  </pic:cNvPicPr>
                </pic:nvPicPr>
                <pic:blipFill>
                  <a:blip r:embed="rId2"/>
                  <a:srcRect l="11832" t="5721" r="10213" b="14178"/>
                  <a:stretch>
                    <a:fillRect/>
                  </a:stretch>
                </pic:blipFill>
                <pic:spPr bwMode="auto">
                  <a:xfrm>
                    <a:off x="0" y="0"/>
                    <a:ext cx="2014220" cy="857250"/>
                  </a:xfrm>
                  <a:prstGeom prst="rect">
                    <a:avLst/>
                  </a:prstGeom>
                  <a:noFill/>
                  <a:ln w="9525">
                    <a:noFill/>
                    <a:miter lim="800000"/>
                    <a:headEnd/>
                    <a:tailEnd/>
                  </a:ln>
                </pic:spPr>
              </pic:pic>
            </a:graphicData>
          </a:graphic>
        </wp:anchor>
      </w:drawing>
    </w:r>
  </w:p>
  <w:p w:rsidR="00652078" w:rsidRDefault="00652078">
    <w:pPr>
      <w:pStyle w:val="Encabezado"/>
    </w:pPr>
  </w:p>
  <w:p w:rsidR="00652078" w:rsidRDefault="00652078">
    <w:pPr>
      <w:pStyle w:val="Encabezado"/>
    </w:pPr>
  </w:p>
  <w:p w:rsidR="00652078" w:rsidRDefault="00652078">
    <w:pPr>
      <w:pStyle w:val="Encabezado"/>
    </w:pPr>
  </w:p>
  <w:p w:rsidR="00652078" w:rsidRDefault="0065207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078" w:rsidRDefault="00652078">
    <w:pPr>
      <w:pStyle w:val="Encabezado"/>
    </w:pPr>
    <w:r>
      <w:rPr>
        <w:noProof/>
        <w:lang w:val="es-CO" w:eastAsia="es-CO"/>
      </w:rPr>
      <w:drawing>
        <wp:anchor distT="0" distB="0" distL="114300" distR="114300" simplePos="0" relativeHeight="251660288" behindDoc="0" locked="0" layoutInCell="1" allowOverlap="1" wp14:anchorId="78A8FDAF" wp14:editId="06192853">
          <wp:simplePos x="0" y="0"/>
          <wp:positionH relativeFrom="column">
            <wp:posOffset>-76200</wp:posOffset>
          </wp:positionH>
          <wp:positionV relativeFrom="paragraph">
            <wp:posOffset>-172085</wp:posOffset>
          </wp:positionV>
          <wp:extent cx="2014220" cy="857250"/>
          <wp:effectExtent l="19050" t="0" r="5080" b="0"/>
          <wp:wrapSquare wrapText="bothSides"/>
          <wp:docPr id="14" name="0 Imagen"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JPG"/>
                  <pic:cNvPicPr>
                    <a:picLocks noChangeAspect="1" noChangeArrowheads="1"/>
                  </pic:cNvPicPr>
                </pic:nvPicPr>
                <pic:blipFill>
                  <a:blip r:embed="rId1"/>
                  <a:srcRect l="11832" t="5721" r="10213" b="14178"/>
                  <a:stretch>
                    <a:fillRect/>
                  </a:stretch>
                </pic:blipFill>
                <pic:spPr bwMode="auto">
                  <a:xfrm>
                    <a:off x="0" y="0"/>
                    <a:ext cx="2014220" cy="857250"/>
                  </a:xfrm>
                  <a:prstGeom prst="rect">
                    <a:avLst/>
                  </a:prstGeom>
                  <a:noFill/>
                  <a:ln w="9525">
                    <a:noFill/>
                    <a:miter lim="800000"/>
                    <a:headEnd/>
                    <a:tailEnd/>
                  </a:ln>
                </pic:spPr>
              </pic:pic>
            </a:graphicData>
          </a:graphic>
        </wp:anchor>
      </w:drawing>
    </w:r>
    <w:r w:rsidR="00B90DA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82812" o:spid="_x0000_s2053" type="#_x0000_t75" style="position:absolute;margin-left:0;margin-top:0;width:825pt;height:412.5pt;z-index:-251658752;mso-position-horizontal:center;mso-position-horizontal-relative:margin;mso-position-vertical:center;mso-position-vertical-relative:margin" o:allowincell="f">
          <v:imagedata r:id="rId2" o:title="LOGO2"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4F7"/>
    <w:multiLevelType w:val="hybridMultilevel"/>
    <w:tmpl w:val="F9084152"/>
    <w:lvl w:ilvl="0" w:tplc="325EC3F4">
      <w:start w:val="1"/>
      <w:numFmt w:val="lowerLetter"/>
      <w:lvlText w:val="%1)"/>
      <w:lvlJc w:val="left"/>
      <w:pPr>
        <w:tabs>
          <w:tab w:val="num" w:pos="927"/>
        </w:tabs>
        <w:ind w:left="927"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 w15:restartNumberingAfterBreak="0">
    <w:nsid w:val="031F7BAD"/>
    <w:multiLevelType w:val="multilevel"/>
    <w:tmpl w:val="D50262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10FE9"/>
    <w:multiLevelType w:val="multilevel"/>
    <w:tmpl w:val="1DE2EF60"/>
    <w:lvl w:ilvl="0">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0FD9229B"/>
    <w:multiLevelType w:val="hybridMultilevel"/>
    <w:tmpl w:val="8D00C0D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0C465FF"/>
    <w:multiLevelType w:val="hybridMultilevel"/>
    <w:tmpl w:val="4A0038B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2300191"/>
    <w:multiLevelType w:val="hybridMultilevel"/>
    <w:tmpl w:val="E44A7874"/>
    <w:lvl w:ilvl="0" w:tplc="174C23CE">
      <w:start w:val="1"/>
      <w:numFmt w:val="lowerLetter"/>
      <w:lvlText w:val="%1)"/>
      <w:lvlJc w:val="left"/>
      <w:pPr>
        <w:tabs>
          <w:tab w:val="num" w:pos="927"/>
        </w:tabs>
        <w:ind w:left="927" w:hanging="360"/>
      </w:pPr>
      <w:rPr>
        <w:rFonts w:hint="default"/>
        <w:u w:val="none"/>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6" w15:restartNumberingAfterBreak="0">
    <w:nsid w:val="16CC46F2"/>
    <w:multiLevelType w:val="hybridMultilevel"/>
    <w:tmpl w:val="C98A38C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730DA"/>
    <w:multiLevelType w:val="hybridMultilevel"/>
    <w:tmpl w:val="A37AFB68"/>
    <w:lvl w:ilvl="0" w:tplc="325EC3F4">
      <w:start w:val="1"/>
      <w:numFmt w:val="lowerLetter"/>
      <w:lvlText w:val="%1)"/>
      <w:lvlJc w:val="left"/>
      <w:pPr>
        <w:tabs>
          <w:tab w:val="num" w:pos="927"/>
        </w:tabs>
        <w:ind w:left="927"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15:restartNumberingAfterBreak="0">
    <w:nsid w:val="1AF01FBF"/>
    <w:multiLevelType w:val="singleLevel"/>
    <w:tmpl w:val="5032DF9A"/>
    <w:lvl w:ilvl="0">
      <w:start w:val="1"/>
      <w:numFmt w:val="bullet"/>
      <w:lvlText w:val=""/>
      <w:lvlJc w:val="left"/>
      <w:pPr>
        <w:tabs>
          <w:tab w:val="num" w:pos="360"/>
        </w:tabs>
        <w:ind w:left="0" w:firstLine="0"/>
      </w:pPr>
      <w:rPr>
        <w:rFonts w:ascii="Symbol" w:hAnsi="Symbol"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BCD302C"/>
    <w:multiLevelType w:val="multilevel"/>
    <w:tmpl w:val="D50262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024B2A"/>
    <w:multiLevelType w:val="hybridMultilevel"/>
    <w:tmpl w:val="8B7EDDEE"/>
    <w:lvl w:ilvl="0" w:tplc="0C0A0001">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1" w15:restartNumberingAfterBreak="0">
    <w:nsid w:val="1F12381F"/>
    <w:multiLevelType w:val="multilevel"/>
    <w:tmpl w:val="659815C8"/>
    <w:lvl w:ilvl="0">
      <w:start w:val="4"/>
      <w:numFmt w:val="decimal"/>
      <w:lvlText w:val="%1"/>
      <w:lvlJc w:val="left"/>
      <w:pPr>
        <w:ind w:left="360" w:hanging="360"/>
      </w:pPr>
      <w:rPr>
        <w:rFonts w:hint="default"/>
      </w:rPr>
    </w:lvl>
    <w:lvl w:ilvl="1">
      <w:start w:val="1"/>
      <w:numFmt w:val="decimal"/>
      <w:lvlText w:val="%1.%2"/>
      <w:lvlJc w:val="left"/>
      <w:pPr>
        <w:ind w:left="1779"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2" w15:restartNumberingAfterBreak="0">
    <w:nsid w:val="2715163F"/>
    <w:multiLevelType w:val="multilevel"/>
    <w:tmpl w:val="D50262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F649EB"/>
    <w:multiLevelType w:val="multilevel"/>
    <w:tmpl w:val="20327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320A5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C5329E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741F0F"/>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F6347D"/>
    <w:multiLevelType w:val="multilevel"/>
    <w:tmpl w:val="E0164B68"/>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04452A"/>
    <w:multiLevelType w:val="hybridMultilevel"/>
    <w:tmpl w:val="F3FEE9B0"/>
    <w:lvl w:ilvl="0" w:tplc="32C04F48">
      <w:start w:val="13"/>
      <w:numFmt w:val="bullet"/>
      <w:lvlText w:val="-"/>
      <w:lvlJc w:val="left"/>
      <w:pPr>
        <w:ind w:left="720" w:hanging="360"/>
      </w:pPr>
      <w:rPr>
        <w:rFonts w:ascii="Arial Narrow" w:eastAsia="Times New Roman" w:hAnsi="Arial Narrow"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9802B46"/>
    <w:multiLevelType w:val="multilevel"/>
    <w:tmpl w:val="1C9AA604"/>
    <w:lvl w:ilvl="0">
      <w:start w:val="1"/>
      <w:numFmt w:val="decimal"/>
      <w:lvlText w:val="%1."/>
      <w:lvlJc w:val="left"/>
      <w:pPr>
        <w:ind w:left="206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FBB3A75"/>
    <w:multiLevelType w:val="multilevel"/>
    <w:tmpl w:val="D50262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D52870"/>
    <w:multiLevelType w:val="hybridMultilevel"/>
    <w:tmpl w:val="4BAC582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AB079C4"/>
    <w:multiLevelType w:val="singleLevel"/>
    <w:tmpl w:val="3FB2ED94"/>
    <w:lvl w:ilvl="0">
      <w:start w:val="1"/>
      <w:numFmt w:val="lowerLetter"/>
      <w:lvlText w:val="%1)"/>
      <w:lvlJc w:val="left"/>
      <w:pPr>
        <w:tabs>
          <w:tab w:val="num" w:pos="720"/>
        </w:tabs>
        <w:ind w:left="720" w:hanging="720"/>
      </w:pPr>
      <w:rPr>
        <w:rFonts w:hint="default"/>
      </w:rPr>
    </w:lvl>
  </w:abstractNum>
  <w:abstractNum w:abstractNumId="23" w15:restartNumberingAfterBreak="0">
    <w:nsid w:val="4E0A0EFC"/>
    <w:multiLevelType w:val="singleLevel"/>
    <w:tmpl w:val="5032DF9A"/>
    <w:lvl w:ilvl="0">
      <w:start w:val="1"/>
      <w:numFmt w:val="bullet"/>
      <w:lvlText w:val=""/>
      <w:lvlJc w:val="left"/>
      <w:pPr>
        <w:tabs>
          <w:tab w:val="num" w:pos="360"/>
        </w:tabs>
        <w:ind w:left="0" w:firstLine="0"/>
      </w:pPr>
      <w:rPr>
        <w:rFonts w:ascii="Symbol" w:hAnsi="Symbol"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15E4670"/>
    <w:multiLevelType w:val="hybridMultilevel"/>
    <w:tmpl w:val="F9084152"/>
    <w:lvl w:ilvl="0" w:tplc="325EC3F4">
      <w:start w:val="1"/>
      <w:numFmt w:val="lowerLetter"/>
      <w:lvlText w:val="%1)"/>
      <w:lvlJc w:val="left"/>
      <w:pPr>
        <w:tabs>
          <w:tab w:val="num" w:pos="927"/>
        </w:tabs>
        <w:ind w:left="927"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5" w15:restartNumberingAfterBreak="0">
    <w:nsid w:val="51C95218"/>
    <w:multiLevelType w:val="multilevel"/>
    <w:tmpl w:val="659815C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543F2FA2"/>
    <w:multiLevelType w:val="multilevel"/>
    <w:tmpl w:val="659815C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588F3A3B"/>
    <w:multiLevelType w:val="multilevel"/>
    <w:tmpl w:val="D50262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1E2CE7"/>
    <w:multiLevelType w:val="hybridMultilevel"/>
    <w:tmpl w:val="D870F910"/>
    <w:lvl w:ilvl="0" w:tplc="240A0001">
      <w:start w:val="2"/>
      <w:numFmt w:val="lowerLetter"/>
      <w:lvlText w:val="%1)"/>
      <w:lvlJc w:val="left"/>
      <w:pPr>
        <w:tabs>
          <w:tab w:val="num" w:pos="720"/>
        </w:tabs>
        <w:ind w:left="720" w:hanging="360"/>
      </w:pPr>
      <w:rPr>
        <w:rFonts w:hint="default"/>
      </w:rPr>
    </w:lvl>
    <w:lvl w:ilvl="1" w:tplc="240A0003" w:tentative="1">
      <w:start w:val="1"/>
      <w:numFmt w:val="lowerLetter"/>
      <w:lvlText w:val="%2."/>
      <w:lvlJc w:val="left"/>
      <w:pPr>
        <w:tabs>
          <w:tab w:val="num" w:pos="1440"/>
        </w:tabs>
        <w:ind w:left="1440" w:hanging="360"/>
      </w:pPr>
    </w:lvl>
    <w:lvl w:ilvl="2" w:tplc="240A0005" w:tentative="1">
      <w:start w:val="1"/>
      <w:numFmt w:val="lowerRoman"/>
      <w:lvlText w:val="%3."/>
      <w:lvlJc w:val="right"/>
      <w:pPr>
        <w:tabs>
          <w:tab w:val="num" w:pos="2160"/>
        </w:tabs>
        <w:ind w:left="2160" w:hanging="180"/>
      </w:pPr>
    </w:lvl>
    <w:lvl w:ilvl="3" w:tplc="240A0001" w:tentative="1">
      <w:start w:val="1"/>
      <w:numFmt w:val="decimal"/>
      <w:lvlText w:val="%4."/>
      <w:lvlJc w:val="left"/>
      <w:pPr>
        <w:tabs>
          <w:tab w:val="num" w:pos="2880"/>
        </w:tabs>
        <w:ind w:left="2880" w:hanging="360"/>
      </w:pPr>
    </w:lvl>
    <w:lvl w:ilvl="4" w:tplc="240A0003" w:tentative="1">
      <w:start w:val="1"/>
      <w:numFmt w:val="lowerLetter"/>
      <w:lvlText w:val="%5."/>
      <w:lvlJc w:val="left"/>
      <w:pPr>
        <w:tabs>
          <w:tab w:val="num" w:pos="3600"/>
        </w:tabs>
        <w:ind w:left="3600" w:hanging="360"/>
      </w:pPr>
    </w:lvl>
    <w:lvl w:ilvl="5" w:tplc="240A0005" w:tentative="1">
      <w:start w:val="1"/>
      <w:numFmt w:val="lowerRoman"/>
      <w:lvlText w:val="%6."/>
      <w:lvlJc w:val="right"/>
      <w:pPr>
        <w:tabs>
          <w:tab w:val="num" w:pos="4320"/>
        </w:tabs>
        <w:ind w:left="4320" w:hanging="180"/>
      </w:pPr>
    </w:lvl>
    <w:lvl w:ilvl="6" w:tplc="240A0001" w:tentative="1">
      <w:start w:val="1"/>
      <w:numFmt w:val="decimal"/>
      <w:lvlText w:val="%7."/>
      <w:lvlJc w:val="left"/>
      <w:pPr>
        <w:tabs>
          <w:tab w:val="num" w:pos="5040"/>
        </w:tabs>
        <w:ind w:left="5040" w:hanging="360"/>
      </w:pPr>
    </w:lvl>
    <w:lvl w:ilvl="7" w:tplc="240A0003" w:tentative="1">
      <w:start w:val="1"/>
      <w:numFmt w:val="lowerLetter"/>
      <w:lvlText w:val="%8."/>
      <w:lvlJc w:val="left"/>
      <w:pPr>
        <w:tabs>
          <w:tab w:val="num" w:pos="5760"/>
        </w:tabs>
        <w:ind w:left="5760" w:hanging="360"/>
      </w:pPr>
    </w:lvl>
    <w:lvl w:ilvl="8" w:tplc="240A0005" w:tentative="1">
      <w:start w:val="1"/>
      <w:numFmt w:val="lowerRoman"/>
      <w:lvlText w:val="%9."/>
      <w:lvlJc w:val="right"/>
      <w:pPr>
        <w:tabs>
          <w:tab w:val="num" w:pos="6480"/>
        </w:tabs>
        <w:ind w:left="6480" w:hanging="180"/>
      </w:pPr>
    </w:lvl>
  </w:abstractNum>
  <w:abstractNum w:abstractNumId="29" w15:restartNumberingAfterBreak="0">
    <w:nsid w:val="5CE05771"/>
    <w:multiLevelType w:val="singleLevel"/>
    <w:tmpl w:val="A8729598"/>
    <w:lvl w:ilvl="0">
      <w:start w:val="1"/>
      <w:numFmt w:val="lowerLetter"/>
      <w:lvlText w:val="%1)"/>
      <w:legacy w:legacy="1" w:legacySpace="0" w:legacyIndent="720"/>
      <w:lvlJc w:val="left"/>
      <w:pPr>
        <w:ind w:left="720" w:hanging="720"/>
      </w:pPr>
    </w:lvl>
  </w:abstractNum>
  <w:abstractNum w:abstractNumId="30" w15:restartNumberingAfterBreak="0">
    <w:nsid w:val="5F656D9D"/>
    <w:multiLevelType w:val="multilevel"/>
    <w:tmpl w:val="D50262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3D2D32"/>
    <w:multiLevelType w:val="hybridMultilevel"/>
    <w:tmpl w:val="D2F20AEA"/>
    <w:lvl w:ilvl="0" w:tplc="869EC5C2">
      <w:start w:val="3"/>
      <w:numFmt w:val="lowerLetter"/>
      <w:lvlText w:val="%1)"/>
      <w:lvlJc w:val="left"/>
      <w:pPr>
        <w:tabs>
          <w:tab w:val="num" w:pos="900"/>
        </w:tabs>
        <w:ind w:left="900" w:hanging="360"/>
      </w:pPr>
      <w:rPr>
        <w:rFonts w:hint="default"/>
      </w:rPr>
    </w:lvl>
    <w:lvl w:ilvl="1" w:tplc="0C0A0019" w:tentative="1">
      <w:start w:val="1"/>
      <w:numFmt w:val="lowerLetter"/>
      <w:lvlText w:val="%2."/>
      <w:lvlJc w:val="left"/>
      <w:pPr>
        <w:tabs>
          <w:tab w:val="num" w:pos="1620"/>
        </w:tabs>
        <w:ind w:left="1620" w:hanging="360"/>
      </w:p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32" w15:restartNumberingAfterBreak="0">
    <w:nsid w:val="629234A1"/>
    <w:multiLevelType w:val="multilevel"/>
    <w:tmpl w:val="D50262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AC712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5083629"/>
    <w:multiLevelType w:val="hybridMultilevel"/>
    <w:tmpl w:val="BD363A3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5523798"/>
    <w:multiLevelType w:val="hybridMultilevel"/>
    <w:tmpl w:val="D6424C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6AA6387"/>
    <w:multiLevelType w:val="multilevel"/>
    <w:tmpl w:val="D50262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510422"/>
    <w:multiLevelType w:val="multilevel"/>
    <w:tmpl w:val="659815C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8" w15:restartNumberingAfterBreak="0">
    <w:nsid w:val="6D3F65C5"/>
    <w:multiLevelType w:val="multilevel"/>
    <w:tmpl w:val="659815C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15:restartNumberingAfterBreak="0">
    <w:nsid w:val="728A68F3"/>
    <w:multiLevelType w:val="multilevel"/>
    <w:tmpl w:val="13923168"/>
    <w:lvl w:ilvl="0">
      <w:start w:val="8"/>
      <w:numFmt w:val="decimal"/>
      <w:lvlText w:val="%1"/>
      <w:lvlJc w:val="left"/>
      <w:pPr>
        <w:ind w:left="375" w:hanging="375"/>
      </w:pPr>
      <w:rPr>
        <w:rFonts w:hint="default"/>
      </w:rPr>
    </w:lvl>
    <w:lvl w:ilvl="1">
      <w:start w:val="2"/>
      <w:numFmt w:val="decimal"/>
      <w:lvlText w:val="%1.%2"/>
      <w:lvlJc w:val="left"/>
      <w:pPr>
        <w:ind w:left="2856" w:hanging="720"/>
      </w:pPr>
      <w:rPr>
        <w:rFonts w:hint="default"/>
      </w:rPr>
    </w:lvl>
    <w:lvl w:ilvl="2">
      <w:start w:val="1"/>
      <w:numFmt w:val="decimal"/>
      <w:lvlText w:val="%1.%2.%3"/>
      <w:lvlJc w:val="left"/>
      <w:pPr>
        <w:ind w:left="5352" w:hanging="1080"/>
      </w:pPr>
      <w:rPr>
        <w:rFonts w:hint="default"/>
      </w:rPr>
    </w:lvl>
    <w:lvl w:ilvl="3">
      <w:start w:val="1"/>
      <w:numFmt w:val="decimal"/>
      <w:lvlText w:val="%1.%2.%3.%4"/>
      <w:lvlJc w:val="left"/>
      <w:pPr>
        <w:ind w:left="7488" w:hanging="1080"/>
      </w:pPr>
      <w:rPr>
        <w:rFonts w:hint="default"/>
      </w:rPr>
    </w:lvl>
    <w:lvl w:ilvl="4">
      <w:start w:val="1"/>
      <w:numFmt w:val="decimal"/>
      <w:lvlText w:val="%1.%2.%3.%4.%5"/>
      <w:lvlJc w:val="left"/>
      <w:pPr>
        <w:ind w:left="9984" w:hanging="1440"/>
      </w:pPr>
      <w:rPr>
        <w:rFonts w:hint="default"/>
      </w:rPr>
    </w:lvl>
    <w:lvl w:ilvl="5">
      <w:start w:val="1"/>
      <w:numFmt w:val="decimal"/>
      <w:lvlText w:val="%1.%2.%3.%4.%5.%6"/>
      <w:lvlJc w:val="left"/>
      <w:pPr>
        <w:ind w:left="12480" w:hanging="1800"/>
      </w:pPr>
      <w:rPr>
        <w:rFonts w:hint="default"/>
      </w:rPr>
    </w:lvl>
    <w:lvl w:ilvl="6">
      <w:start w:val="1"/>
      <w:numFmt w:val="decimal"/>
      <w:lvlText w:val="%1.%2.%3.%4.%5.%6.%7"/>
      <w:lvlJc w:val="left"/>
      <w:pPr>
        <w:ind w:left="14976" w:hanging="2160"/>
      </w:pPr>
      <w:rPr>
        <w:rFonts w:hint="default"/>
      </w:rPr>
    </w:lvl>
    <w:lvl w:ilvl="7">
      <w:start w:val="1"/>
      <w:numFmt w:val="decimal"/>
      <w:lvlText w:val="%1.%2.%3.%4.%5.%6.%7.%8"/>
      <w:lvlJc w:val="left"/>
      <w:pPr>
        <w:ind w:left="17112" w:hanging="2160"/>
      </w:pPr>
      <w:rPr>
        <w:rFonts w:hint="default"/>
      </w:rPr>
    </w:lvl>
    <w:lvl w:ilvl="8">
      <w:start w:val="1"/>
      <w:numFmt w:val="decimal"/>
      <w:lvlText w:val="%1.%2.%3.%4.%5.%6.%7.%8.%9"/>
      <w:lvlJc w:val="left"/>
      <w:pPr>
        <w:ind w:left="19608" w:hanging="2520"/>
      </w:pPr>
      <w:rPr>
        <w:rFonts w:hint="default"/>
      </w:rPr>
    </w:lvl>
  </w:abstractNum>
  <w:abstractNum w:abstractNumId="40" w15:restartNumberingAfterBreak="0">
    <w:nsid w:val="76C24FE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7A075C1"/>
    <w:multiLevelType w:val="hybridMultilevel"/>
    <w:tmpl w:val="23FCEDFA"/>
    <w:lvl w:ilvl="0" w:tplc="240A0001">
      <w:start w:val="1"/>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84C5A66"/>
    <w:multiLevelType w:val="multilevel"/>
    <w:tmpl w:val="659815C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num w:numId="1">
    <w:abstractNumId w:val="16"/>
  </w:num>
  <w:num w:numId="2">
    <w:abstractNumId w:val="20"/>
  </w:num>
  <w:num w:numId="3">
    <w:abstractNumId w:val="11"/>
  </w:num>
  <w:num w:numId="4">
    <w:abstractNumId w:val="41"/>
  </w:num>
  <w:num w:numId="5">
    <w:abstractNumId w:val="6"/>
  </w:num>
  <w:num w:numId="6">
    <w:abstractNumId w:val="39"/>
  </w:num>
  <w:num w:numId="7">
    <w:abstractNumId w:val="28"/>
  </w:num>
  <w:num w:numId="8">
    <w:abstractNumId w:val="22"/>
  </w:num>
  <w:num w:numId="9">
    <w:abstractNumId w:val="33"/>
  </w:num>
  <w:num w:numId="10">
    <w:abstractNumId w:val="1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5"/>
  </w:num>
  <w:num w:numId="14">
    <w:abstractNumId w:val="21"/>
  </w:num>
  <w:num w:numId="15">
    <w:abstractNumId w:val="10"/>
  </w:num>
  <w:num w:numId="16">
    <w:abstractNumId w:val="1"/>
  </w:num>
  <w:num w:numId="17">
    <w:abstractNumId w:val="27"/>
  </w:num>
  <w:num w:numId="18">
    <w:abstractNumId w:val="5"/>
  </w:num>
  <w:num w:numId="19">
    <w:abstractNumId w:val="38"/>
  </w:num>
  <w:num w:numId="20">
    <w:abstractNumId w:val="42"/>
  </w:num>
  <w:num w:numId="21">
    <w:abstractNumId w:val="26"/>
  </w:num>
  <w:num w:numId="22">
    <w:abstractNumId w:val="9"/>
  </w:num>
  <w:num w:numId="23">
    <w:abstractNumId w:val="30"/>
  </w:num>
  <w:num w:numId="24">
    <w:abstractNumId w:val="29"/>
  </w:num>
  <w:num w:numId="25">
    <w:abstractNumId w:val="23"/>
  </w:num>
  <w:num w:numId="26">
    <w:abstractNumId w:val="8"/>
  </w:num>
  <w:num w:numId="27">
    <w:abstractNumId w:val="14"/>
  </w:num>
  <w:num w:numId="28">
    <w:abstractNumId w:val="40"/>
  </w:num>
  <w:num w:numId="29">
    <w:abstractNumId w:val="15"/>
  </w:num>
  <w:num w:numId="30">
    <w:abstractNumId w:val="31"/>
  </w:num>
  <w:num w:numId="31">
    <w:abstractNumId w:val="37"/>
  </w:num>
  <w:num w:numId="32">
    <w:abstractNumId w:val="36"/>
  </w:num>
  <w:num w:numId="33">
    <w:abstractNumId w:val="3"/>
  </w:num>
  <w:num w:numId="34">
    <w:abstractNumId w:val="34"/>
  </w:num>
  <w:num w:numId="35">
    <w:abstractNumId w:val="32"/>
  </w:num>
  <w:num w:numId="36">
    <w:abstractNumId w:val="2"/>
  </w:num>
  <w:num w:numId="37">
    <w:abstractNumId w:val="12"/>
  </w:num>
  <w:num w:numId="38">
    <w:abstractNumId w:val="17"/>
  </w:num>
  <w:num w:numId="39">
    <w:abstractNumId w:val="18"/>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4"/>
  </w:num>
  <w:num w:numId="43">
    <w:abstractNumId w:val="35"/>
  </w:num>
  <w:num w:numId="4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5A"/>
    <w:rsid w:val="00001963"/>
    <w:rsid w:val="0000554C"/>
    <w:rsid w:val="00013599"/>
    <w:rsid w:val="000174BD"/>
    <w:rsid w:val="00020D73"/>
    <w:rsid w:val="00022DEF"/>
    <w:rsid w:val="000231B0"/>
    <w:rsid w:val="00023CAB"/>
    <w:rsid w:val="00037D89"/>
    <w:rsid w:val="000409D5"/>
    <w:rsid w:val="00041F26"/>
    <w:rsid w:val="00044BD2"/>
    <w:rsid w:val="00045324"/>
    <w:rsid w:val="00050725"/>
    <w:rsid w:val="00053FDD"/>
    <w:rsid w:val="000540D0"/>
    <w:rsid w:val="00056A2D"/>
    <w:rsid w:val="0006061F"/>
    <w:rsid w:val="00061ED5"/>
    <w:rsid w:val="00061EE8"/>
    <w:rsid w:val="00067096"/>
    <w:rsid w:val="00074A3F"/>
    <w:rsid w:val="000767E8"/>
    <w:rsid w:val="00082A3E"/>
    <w:rsid w:val="00086A72"/>
    <w:rsid w:val="0009116C"/>
    <w:rsid w:val="0009371A"/>
    <w:rsid w:val="00096700"/>
    <w:rsid w:val="000976DF"/>
    <w:rsid w:val="000A03CD"/>
    <w:rsid w:val="000A34E6"/>
    <w:rsid w:val="000A403E"/>
    <w:rsid w:val="000A6A38"/>
    <w:rsid w:val="000B354C"/>
    <w:rsid w:val="000B4351"/>
    <w:rsid w:val="000B4BC8"/>
    <w:rsid w:val="000B5CB6"/>
    <w:rsid w:val="000C1D8D"/>
    <w:rsid w:val="000C7152"/>
    <w:rsid w:val="000C7172"/>
    <w:rsid w:val="000C77F1"/>
    <w:rsid w:val="000D226C"/>
    <w:rsid w:val="000D43A4"/>
    <w:rsid w:val="000D7069"/>
    <w:rsid w:val="000E008C"/>
    <w:rsid w:val="000E1D4A"/>
    <w:rsid w:val="000E4D6C"/>
    <w:rsid w:val="000E4F53"/>
    <w:rsid w:val="000E755A"/>
    <w:rsid w:val="000F1386"/>
    <w:rsid w:val="000F71E0"/>
    <w:rsid w:val="0010019E"/>
    <w:rsid w:val="0010105A"/>
    <w:rsid w:val="00103A42"/>
    <w:rsid w:val="001055D9"/>
    <w:rsid w:val="00106805"/>
    <w:rsid w:val="00107156"/>
    <w:rsid w:val="00112E6C"/>
    <w:rsid w:val="0011654E"/>
    <w:rsid w:val="00116B5C"/>
    <w:rsid w:val="00117BBB"/>
    <w:rsid w:val="00122201"/>
    <w:rsid w:val="00124342"/>
    <w:rsid w:val="001256B7"/>
    <w:rsid w:val="001265C1"/>
    <w:rsid w:val="001276C1"/>
    <w:rsid w:val="00137FB3"/>
    <w:rsid w:val="00143D11"/>
    <w:rsid w:val="00144294"/>
    <w:rsid w:val="001461E4"/>
    <w:rsid w:val="001507AD"/>
    <w:rsid w:val="00152399"/>
    <w:rsid w:val="00153825"/>
    <w:rsid w:val="00154CE2"/>
    <w:rsid w:val="0016113C"/>
    <w:rsid w:val="0016435E"/>
    <w:rsid w:val="00165423"/>
    <w:rsid w:val="001702B2"/>
    <w:rsid w:val="0017236C"/>
    <w:rsid w:val="0017404D"/>
    <w:rsid w:val="001745FE"/>
    <w:rsid w:val="001913B2"/>
    <w:rsid w:val="00194751"/>
    <w:rsid w:val="00196A75"/>
    <w:rsid w:val="001A0180"/>
    <w:rsid w:val="001A1582"/>
    <w:rsid w:val="001A218B"/>
    <w:rsid w:val="001A2227"/>
    <w:rsid w:val="001A2A72"/>
    <w:rsid w:val="001B313F"/>
    <w:rsid w:val="001B7AE0"/>
    <w:rsid w:val="001C2EB4"/>
    <w:rsid w:val="001C3C35"/>
    <w:rsid w:val="001C6D01"/>
    <w:rsid w:val="001D2E5C"/>
    <w:rsid w:val="001D3098"/>
    <w:rsid w:val="001D444A"/>
    <w:rsid w:val="001D6E98"/>
    <w:rsid w:val="001D786F"/>
    <w:rsid w:val="001D7D1C"/>
    <w:rsid w:val="001E006F"/>
    <w:rsid w:val="001E15A8"/>
    <w:rsid w:val="001E288B"/>
    <w:rsid w:val="001F2BD2"/>
    <w:rsid w:val="001F4BB2"/>
    <w:rsid w:val="002014C9"/>
    <w:rsid w:val="002040D1"/>
    <w:rsid w:val="00204150"/>
    <w:rsid w:val="00204625"/>
    <w:rsid w:val="00205119"/>
    <w:rsid w:val="00206D11"/>
    <w:rsid w:val="00210C4A"/>
    <w:rsid w:val="00217DD4"/>
    <w:rsid w:val="0022179B"/>
    <w:rsid w:val="00221ECC"/>
    <w:rsid w:val="00225907"/>
    <w:rsid w:val="00225975"/>
    <w:rsid w:val="00230CC2"/>
    <w:rsid w:val="00235205"/>
    <w:rsid w:val="00240255"/>
    <w:rsid w:val="00240A91"/>
    <w:rsid w:val="00241549"/>
    <w:rsid w:val="00241711"/>
    <w:rsid w:val="00242248"/>
    <w:rsid w:val="00242DAD"/>
    <w:rsid w:val="00244166"/>
    <w:rsid w:val="00250955"/>
    <w:rsid w:val="0025137E"/>
    <w:rsid w:val="00257235"/>
    <w:rsid w:val="00260442"/>
    <w:rsid w:val="002630F9"/>
    <w:rsid w:val="002634EB"/>
    <w:rsid w:val="0026373F"/>
    <w:rsid w:val="00264614"/>
    <w:rsid w:val="00266129"/>
    <w:rsid w:val="002744D7"/>
    <w:rsid w:val="00275979"/>
    <w:rsid w:val="00290CA3"/>
    <w:rsid w:val="00296C99"/>
    <w:rsid w:val="002A2510"/>
    <w:rsid w:val="002A734E"/>
    <w:rsid w:val="002A754D"/>
    <w:rsid w:val="002B1258"/>
    <w:rsid w:val="002B1DBF"/>
    <w:rsid w:val="002B1EC9"/>
    <w:rsid w:val="002B215F"/>
    <w:rsid w:val="002B63C0"/>
    <w:rsid w:val="002C0112"/>
    <w:rsid w:val="002C13FC"/>
    <w:rsid w:val="002C29A5"/>
    <w:rsid w:val="002C6569"/>
    <w:rsid w:val="002D37EA"/>
    <w:rsid w:val="002D46DB"/>
    <w:rsid w:val="002D5189"/>
    <w:rsid w:val="002D702C"/>
    <w:rsid w:val="002E262B"/>
    <w:rsid w:val="002E3694"/>
    <w:rsid w:val="002E3ED9"/>
    <w:rsid w:val="002E502F"/>
    <w:rsid w:val="002E6302"/>
    <w:rsid w:val="002F5C17"/>
    <w:rsid w:val="002F799B"/>
    <w:rsid w:val="003028B7"/>
    <w:rsid w:val="003076ED"/>
    <w:rsid w:val="0032166D"/>
    <w:rsid w:val="0032387B"/>
    <w:rsid w:val="0032620C"/>
    <w:rsid w:val="0033220F"/>
    <w:rsid w:val="003357E1"/>
    <w:rsid w:val="00341AE6"/>
    <w:rsid w:val="00343697"/>
    <w:rsid w:val="00345560"/>
    <w:rsid w:val="00345726"/>
    <w:rsid w:val="003467C4"/>
    <w:rsid w:val="0035289C"/>
    <w:rsid w:val="00355502"/>
    <w:rsid w:val="003557B8"/>
    <w:rsid w:val="00355B2D"/>
    <w:rsid w:val="003562C2"/>
    <w:rsid w:val="00356FDE"/>
    <w:rsid w:val="003579CD"/>
    <w:rsid w:val="00361EB9"/>
    <w:rsid w:val="003632CD"/>
    <w:rsid w:val="00367486"/>
    <w:rsid w:val="00370AF7"/>
    <w:rsid w:val="00371407"/>
    <w:rsid w:val="00385F7B"/>
    <w:rsid w:val="003866A1"/>
    <w:rsid w:val="003870CF"/>
    <w:rsid w:val="00391976"/>
    <w:rsid w:val="0039383E"/>
    <w:rsid w:val="00396A8E"/>
    <w:rsid w:val="003A45A2"/>
    <w:rsid w:val="003A4EC1"/>
    <w:rsid w:val="003B1023"/>
    <w:rsid w:val="003B1853"/>
    <w:rsid w:val="003B2725"/>
    <w:rsid w:val="003B3CB4"/>
    <w:rsid w:val="003C2843"/>
    <w:rsid w:val="003D2ADA"/>
    <w:rsid w:val="003D45FA"/>
    <w:rsid w:val="003D6FB4"/>
    <w:rsid w:val="003E0018"/>
    <w:rsid w:val="003E0BF7"/>
    <w:rsid w:val="003E102E"/>
    <w:rsid w:val="003E3594"/>
    <w:rsid w:val="003E4089"/>
    <w:rsid w:val="003E5357"/>
    <w:rsid w:val="003E6E3B"/>
    <w:rsid w:val="003E70B2"/>
    <w:rsid w:val="003F26A7"/>
    <w:rsid w:val="003F3ECE"/>
    <w:rsid w:val="0040303F"/>
    <w:rsid w:val="00404BE5"/>
    <w:rsid w:val="00411D12"/>
    <w:rsid w:val="00412FB9"/>
    <w:rsid w:val="00416C90"/>
    <w:rsid w:val="004179F6"/>
    <w:rsid w:val="00421070"/>
    <w:rsid w:val="00424949"/>
    <w:rsid w:val="00425547"/>
    <w:rsid w:val="00431175"/>
    <w:rsid w:val="004339A5"/>
    <w:rsid w:val="00433F29"/>
    <w:rsid w:val="004370BD"/>
    <w:rsid w:val="00442900"/>
    <w:rsid w:val="0044480A"/>
    <w:rsid w:val="00444C8D"/>
    <w:rsid w:val="0045476C"/>
    <w:rsid w:val="00454BD8"/>
    <w:rsid w:val="00460C62"/>
    <w:rsid w:val="00462569"/>
    <w:rsid w:val="00462886"/>
    <w:rsid w:val="004646F1"/>
    <w:rsid w:val="00465C95"/>
    <w:rsid w:val="00466075"/>
    <w:rsid w:val="004665EE"/>
    <w:rsid w:val="0047140A"/>
    <w:rsid w:val="00471E5E"/>
    <w:rsid w:val="00483DF1"/>
    <w:rsid w:val="00484827"/>
    <w:rsid w:val="00492AEE"/>
    <w:rsid w:val="004A46BC"/>
    <w:rsid w:val="004A7D75"/>
    <w:rsid w:val="004B72E8"/>
    <w:rsid w:val="004C3F5B"/>
    <w:rsid w:val="004D1A91"/>
    <w:rsid w:val="004D23EF"/>
    <w:rsid w:val="004D36E9"/>
    <w:rsid w:val="004D4D7E"/>
    <w:rsid w:val="004D77A9"/>
    <w:rsid w:val="004E4222"/>
    <w:rsid w:val="004E7D97"/>
    <w:rsid w:val="004F528B"/>
    <w:rsid w:val="0050104A"/>
    <w:rsid w:val="0050387C"/>
    <w:rsid w:val="00510AB9"/>
    <w:rsid w:val="005145D7"/>
    <w:rsid w:val="00517297"/>
    <w:rsid w:val="00517E6D"/>
    <w:rsid w:val="00517F64"/>
    <w:rsid w:val="00520223"/>
    <w:rsid w:val="0052181D"/>
    <w:rsid w:val="00522250"/>
    <w:rsid w:val="005239A2"/>
    <w:rsid w:val="00524D8C"/>
    <w:rsid w:val="00524E69"/>
    <w:rsid w:val="005253DB"/>
    <w:rsid w:val="0052551B"/>
    <w:rsid w:val="00530115"/>
    <w:rsid w:val="005302F2"/>
    <w:rsid w:val="00532E4A"/>
    <w:rsid w:val="005362F5"/>
    <w:rsid w:val="00540961"/>
    <w:rsid w:val="00542DE7"/>
    <w:rsid w:val="005440BE"/>
    <w:rsid w:val="005474D3"/>
    <w:rsid w:val="00547E37"/>
    <w:rsid w:val="00563419"/>
    <w:rsid w:val="00565005"/>
    <w:rsid w:val="0056554F"/>
    <w:rsid w:val="00565952"/>
    <w:rsid w:val="0056607B"/>
    <w:rsid w:val="00570F0B"/>
    <w:rsid w:val="0057135F"/>
    <w:rsid w:val="00575327"/>
    <w:rsid w:val="005773D8"/>
    <w:rsid w:val="0059121F"/>
    <w:rsid w:val="0059258C"/>
    <w:rsid w:val="0059296D"/>
    <w:rsid w:val="00595C07"/>
    <w:rsid w:val="005A30AA"/>
    <w:rsid w:val="005A6BAC"/>
    <w:rsid w:val="005B20F6"/>
    <w:rsid w:val="005B4AD5"/>
    <w:rsid w:val="005B707F"/>
    <w:rsid w:val="005B7CD7"/>
    <w:rsid w:val="005B7E93"/>
    <w:rsid w:val="005C0A5F"/>
    <w:rsid w:val="005C2553"/>
    <w:rsid w:val="005C6901"/>
    <w:rsid w:val="005C791B"/>
    <w:rsid w:val="005C7B5C"/>
    <w:rsid w:val="005D3CF8"/>
    <w:rsid w:val="005D4955"/>
    <w:rsid w:val="005D75EC"/>
    <w:rsid w:val="005D7B14"/>
    <w:rsid w:val="005E1863"/>
    <w:rsid w:val="005E3082"/>
    <w:rsid w:val="005E4CA0"/>
    <w:rsid w:val="005E5963"/>
    <w:rsid w:val="005F0FF9"/>
    <w:rsid w:val="005F720E"/>
    <w:rsid w:val="005F7D5A"/>
    <w:rsid w:val="00601EC9"/>
    <w:rsid w:val="00602F32"/>
    <w:rsid w:val="00603CD3"/>
    <w:rsid w:val="00604844"/>
    <w:rsid w:val="00605183"/>
    <w:rsid w:val="00606CF3"/>
    <w:rsid w:val="00610B32"/>
    <w:rsid w:val="00614545"/>
    <w:rsid w:val="00617AE1"/>
    <w:rsid w:val="00620B9F"/>
    <w:rsid w:val="00623312"/>
    <w:rsid w:val="00625D0C"/>
    <w:rsid w:val="006272E4"/>
    <w:rsid w:val="00627B71"/>
    <w:rsid w:val="00631FC6"/>
    <w:rsid w:val="00634814"/>
    <w:rsid w:val="00634D0E"/>
    <w:rsid w:val="00635042"/>
    <w:rsid w:val="00637498"/>
    <w:rsid w:val="00643BDF"/>
    <w:rsid w:val="00643F85"/>
    <w:rsid w:val="00646C35"/>
    <w:rsid w:val="00646E39"/>
    <w:rsid w:val="006503A8"/>
    <w:rsid w:val="006516B6"/>
    <w:rsid w:val="00652078"/>
    <w:rsid w:val="00654B41"/>
    <w:rsid w:val="006553E6"/>
    <w:rsid w:val="0066105D"/>
    <w:rsid w:val="0066407E"/>
    <w:rsid w:val="00665D27"/>
    <w:rsid w:val="00666B8B"/>
    <w:rsid w:val="0066719A"/>
    <w:rsid w:val="00670E27"/>
    <w:rsid w:val="006711A5"/>
    <w:rsid w:val="006833CA"/>
    <w:rsid w:val="006874A0"/>
    <w:rsid w:val="006879AB"/>
    <w:rsid w:val="00690062"/>
    <w:rsid w:val="00695C68"/>
    <w:rsid w:val="006B38D4"/>
    <w:rsid w:val="006B47ED"/>
    <w:rsid w:val="006B7AE6"/>
    <w:rsid w:val="006C2813"/>
    <w:rsid w:val="006C49B1"/>
    <w:rsid w:val="006C58AA"/>
    <w:rsid w:val="006C5DD4"/>
    <w:rsid w:val="006C6900"/>
    <w:rsid w:val="006C6D34"/>
    <w:rsid w:val="006D128B"/>
    <w:rsid w:val="006D612C"/>
    <w:rsid w:val="006D64CF"/>
    <w:rsid w:val="006D7CA5"/>
    <w:rsid w:val="006E0B8D"/>
    <w:rsid w:val="006E197A"/>
    <w:rsid w:val="006E1C60"/>
    <w:rsid w:val="006E4BE8"/>
    <w:rsid w:val="006E5E0A"/>
    <w:rsid w:val="006E6889"/>
    <w:rsid w:val="006F154F"/>
    <w:rsid w:val="006F1A98"/>
    <w:rsid w:val="006F29FB"/>
    <w:rsid w:val="006F45A5"/>
    <w:rsid w:val="006F45E6"/>
    <w:rsid w:val="00701198"/>
    <w:rsid w:val="0071130A"/>
    <w:rsid w:val="00712288"/>
    <w:rsid w:val="0072395E"/>
    <w:rsid w:val="00724F7D"/>
    <w:rsid w:val="0072553D"/>
    <w:rsid w:val="00727A93"/>
    <w:rsid w:val="00730259"/>
    <w:rsid w:val="007326C3"/>
    <w:rsid w:val="00732758"/>
    <w:rsid w:val="00734828"/>
    <w:rsid w:val="0073493B"/>
    <w:rsid w:val="00745211"/>
    <w:rsid w:val="00752FD6"/>
    <w:rsid w:val="0075300B"/>
    <w:rsid w:val="00754DC3"/>
    <w:rsid w:val="00757B93"/>
    <w:rsid w:val="0076087A"/>
    <w:rsid w:val="007619A0"/>
    <w:rsid w:val="00763A7F"/>
    <w:rsid w:val="007640C2"/>
    <w:rsid w:val="007659CE"/>
    <w:rsid w:val="00765E72"/>
    <w:rsid w:val="00770CA1"/>
    <w:rsid w:val="007719ED"/>
    <w:rsid w:val="00775754"/>
    <w:rsid w:val="007766BD"/>
    <w:rsid w:val="007800E3"/>
    <w:rsid w:val="0078227B"/>
    <w:rsid w:val="00784670"/>
    <w:rsid w:val="00784F40"/>
    <w:rsid w:val="00787433"/>
    <w:rsid w:val="007915A0"/>
    <w:rsid w:val="00791631"/>
    <w:rsid w:val="007A2F5E"/>
    <w:rsid w:val="007A3C82"/>
    <w:rsid w:val="007A7088"/>
    <w:rsid w:val="007B2F71"/>
    <w:rsid w:val="007B3283"/>
    <w:rsid w:val="007B5F44"/>
    <w:rsid w:val="007B6C4B"/>
    <w:rsid w:val="007B7893"/>
    <w:rsid w:val="007B7A25"/>
    <w:rsid w:val="007C02F5"/>
    <w:rsid w:val="007C16F3"/>
    <w:rsid w:val="007C20B5"/>
    <w:rsid w:val="007C4855"/>
    <w:rsid w:val="007C70AD"/>
    <w:rsid w:val="007D0585"/>
    <w:rsid w:val="007D48EF"/>
    <w:rsid w:val="007D6023"/>
    <w:rsid w:val="007D6DD7"/>
    <w:rsid w:val="007E0459"/>
    <w:rsid w:val="007E20B3"/>
    <w:rsid w:val="007E2984"/>
    <w:rsid w:val="007F0CB7"/>
    <w:rsid w:val="007F1692"/>
    <w:rsid w:val="007F1D68"/>
    <w:rsid w:val="007F2BF6"/>
    <w:rsid w:val="007F6925"/>
    <w:rsid w:val="007F7E7C"/>
    <w:rsid w:val="00803C18"/>
    <w:rsid w:val="00803EAE"/>
    <w:rsid w:val="008112FC"/>
    <w:rsid w:val="008147A6"/>
    <w:rsid w:val="0081517F"/>
    <w:rsid w:val="008157F0"/>
    <w:rsid w:val="00817249"/>
    <w:rsid w:val="008228DC"/>
    <w:rsid w:val="008249C1"/>
    <w:rsid w:val="008307B5"/>
    <w:rsid w:val="0083190C"/>
    <w:rsid w:val="00832A82"/>
    <w:rsid w:val="00832DD6"/>
    <w:rsid w:val="008339C1"/>
    <w:rsid w:val="00834881"/>
    <w:rsid w:val="0083645C"/>
    <w:rsid w:val="00836DC0"/>
    <w:rsid w:val="0083718F"/>
    <w:rsid w:val="008414E6"/>
    <w:rsid w:val="00841FFA"/>
    <w:rsid w:val="008423B1"/>
    <w:rsid w:val="00850DCB"/>
    <w:rsid w:val="00851993"/>
    <w:rsid w:val="00854BAE"/>
    <w:rsid w:val="00856699"/>
    <w:rsid w:val="00857DFB"/>
    <w:rsid w:val="0086206C"/>
    <w:rsid w:val="00865700"/>
    <w:rsid w:val="0086592E"/>
    <w:rsid w:val="00870DB4"/>
    <w:rsid w:val="008750FC"/>
    <w:rsid w:val="00876FCA"/>
    <w:rsid w:val="00881670"/>
    <w:rsid w:val="00884931"/>
    <w:rsid w:val="00890477"/>
    <w:rsid w:val="008909D3"/>
    <w:rsid w:val="00891174"/>
    <w:rsid w:val="00891CCE"/>
    <w:rsid w:val="00891E5C"/>
    <w:rsid w:val="00891E77"/>
    <w:rsid w:val="0089206C"/>
    <w:rsid w:val="008926EB"/>
    <w:rsid w:val="00894E3B"/>
    <w:rsid w:val="008967DD"/>
    <w:rsid w:val="0089781C"/>
    <w:rsid w:val="008A0941"/>
    <w:rsid w:val="008A0FC1"/>
    <w:rsid w:val="008A13C6"/>
    <w:rsid w:val="008A1845"/>
    <w:rsid w:val="008A3E9C"/>
    <w:rsid w:val="008A5CAE"/>
    <w:rsid w:val="008A6FAA"/>
    <w:rsid w:val="008B0C85"/>
    <w:rsid w:val="008B0DB9"/>
    <w:rsid w:val="008B466E"/>
    <w:rsid w:val="008C10BB"/>
    <w:rsid w:val="008C3289"/>
    <w:rsid w:val="008C6EAC"/>
    <w:rsid w:val="008D0737"/>
    <w:rsid w:val="008D09E0"/>
    <w:rsid w:val="008D120B"/>
    <w:rsid w:val="008D1A93"/>
    <w:rsid w:val="008E1964"/>
    <w:rsid w:val="008E40CF"/>
    <w:rsid w:val="008E48B7"/>
    <w:rsid w:val="008E5F64"/>
    <w:rsid w:val="008F0521"/>
    <w:rsid w:val="008F3048"/>
    <w:rsid w:val="0090066B"/>
    <w:rsid w:val="0090259E"/>
    <w:rsid w:val="009038DA"/>
    <w:rsid w:val="00903ECF"/>
    <w:rsid w:val="00907736"/>
    <w:rsid w:val="00912977"/>
    <w:rsid w:val="00912D48"/>
    <w:rsid w:val="009160BA"/>
    <w:rsid w:val="00916514"/>
    <w:rsid w:val="00924C8E"/>
    <w:rsid w:val="00925370"/>
    <w:rsid w:val="00925ED1"/>
    <w:rsid w:val="009266A0"/>
    <w:rsid w:val="009411ED"/>
    <w:rsid w:val="00943E2B"/>
    <w:rsid w:val="009456A6"/>
    <w:rsid w:val="00952AC2"/>
    <w:rsid w:val="00956315"/>
    <w:rsid w:val="009568EB"/>
    <w:rsid w:val="0095757F"/>
    <w:rsid w:val="0096068E"/>
    <w:rsid w:val="00960B11"/>
    <w:rsid w:val="009613DF"/>
    <w:rsid w:val="009615EF"/>
    <w:rsid w:val="009623CE"/>
    <w:rsid w:val="0096255A"/>
    <w:rsid w:val="009627A3"/>
    <w:rsid w:val="00963086"/>
    <w:rsid w:val="009669FC"/>
    <w:rsid w:val="00970A86"/>
    <w:rsid w:val="009751A0"/>
    <w:rsid w:val="009759CB"/>
    <w:rsid w:val="009767FF"/>
    <w:rsid w:val="0097796D"/>
    <w:rsid w:val="00981A04"/>
    <w:rsid w:val="00983259"/>
    <w:rsid w:val="00983FF7"/>
    <w:rsid w:val="00985ACC"/>
    <w:rsid w:val="009910B5"/>
    <w:rsid w:val="009A0277"/>
    <w:rsid w:val="009A0FF5"/>
    <w:rsid w:val="009A2806"/>
    <w:rsid w:val="009A38C2"/>
    <w:rsid w:val="009A4475"/>
    <w:rsid w:val="009A5C5E"/>
    <w:rsid w:val="009A6144"/>
    <w:rsid w:val="009B7697"/>
    <w:rsid w:val="009C0A96"/>
    <w:rsid w:val="009C0F0D"/>
    <w:rsid w:val="009C1950"/>
    <w:rsid w:val="009C3E9A"/>
    <w:rsid w:val="009C627D"/>
    <w:rsid w:val="009C77FA"/>
    <w:rsid w:val="009D1F6C"/>
    <w:rsid w:val="009D276B"/>
    <w:rsid w:val="009D2CD9"/>
    <w:rsid w:val="009E1423"/>
    <w:rsid w:val="009E537A"/>
    <w:rsid w:val="009F4388"/>
    <w:rsid w:val="009F5E58"/>
    <w:rsid w:val="009F6A49"/>
    <w:rsid w:val="00A1292A"/>
    <w:rsid w:val="00A17657"/>
    <w:rsid w:val="00A20199"/>
    <w:rsid w:val="00A20779"/>
    <w:rsid w:val="00A26A65"/>
    <w:rsid w:val="00A27F85"/>
    <w:rsid w:val="00A326D7"/>
    <w:rsid w:val="00A32E0A"/>
    <w:rsid w:val="00A376AC"/>
    <w:rsid w:val="00A4120A"/>
    <w:rsid w:val="00A41F4E"/>
    <w:rsid w:val="00A44292"/>
    <w:rsid w:val="00A501B4"/>
    <w:rsid w:val="00A52B22"/>
    <w:rsid w:val="00A56E13"/>
    <w:rsid w:val="00A60978"/>
    <w:rsid w:val="00A62646"/>
    <w:rsid w:val="00A66559"/>
    <w:rsid w:val="00A6676E"/>
    <w:rsid w:val="00A670BF"/>
    <w:rsid w:val="00A67202"/>
    <w:rsid w:val="00A67789"/>
    <w:rsid w:val="00A712D3"/>
    <w:rsid w:val="00A7138C"/>
    <w:rsid w:val="00A81041"/>
    <w:rsid w:val="00A826FF"/>
    <w:rsid w:val="00A84410"/>
    <w:rsid w:val="00A84A70"/>
    <w:rsid w:val="00A8624E"/>
    <w:rsid w:val="00A865A1"/>
    <w:rsid w:val="00A964D2"/>
    <w:rsid w:val="00A971C2"/>
    <w:rsid w:val="00AA1A4E"/>
    <w:rsid w:val="00AA1B98"/>
    <w:rsid w:val="00AA2082"/>
    <w:rsid w:val="00AA268F"/>
    <w:rsid w:val="00AB0F45"/>
    <w:rsid w:val="00AC0692"/>
    <w:rsid w:val="00AC25CF"/>
    <w:rsid w:val="00AC2D4A"/>
    <w:rsid w:val="00AC545D"/>
    <w:rsid w:val="00AC7605"/>
    <w:rsid w:val="00AD3453"/>
    <w:rsid w:val="00AD6E24"/>
    <w:rsid w:val="00AD77FF"/>
    <w:rsid w:val="00AE4740"/>
    <w:rsid w:val="00AF15B9"/>
    <w:rsid w:val="00AF36E6"/>
    <w:rsid w:val="00B0570C"/>
    <w:rsid w:val="00B05B28"/>
    <w:rsid w:val="00B0764A"/>
    <w:rsid w:val="00B15180"/>
    <w:rsid w:val="00B16BB0"/>
    <w:rsid w:val="00B17F10"/>
    <w:rsid w:val="00B2236A"/>
    <w:rsid w:val="00B23FB0"/>
    <w:rsid w:val="00B306DF"/>
    <w:rsid w:val="00B360E9"/>
    <w:rsid w:val="00B41B5C"/>
    <w:rsid w:val="00B43C8D"/>
    <w:rsid w:val="00B477DD"/>
    <w:rsid w:val="00B53936"/>
    <w:rsid w:val="00B54476"/>
    <w:rsid w:val="00B62E67"/>
    <w:rsid w:val="00B630F2"/>
    <w:rsid w:val="00B6464D"/>
    <w:rsid w:val="00B7211B"/>
    <w:rsid w:val="00B769EF"/>
    <w:rsid w:val="00B772D8"/>
    <w:rsid w:val="00B80B0C"/>
    <w:rsid w:val="00B81CF3"/>
    <w:rsid w:val="00B82B14"/>
    <w:rsid w:val="00B850E7"/>
    <w:rsid w:val="00B903B3"/>
    <w:rsid w:val="00B90DA6"/>
    <w:rsid w:val="00B957AD"/>
    <w:rsid w:val="00BA34C9"/>
    <w:rsid w:val="00BA5539"/>
    <w:rsid w:val="00BB0FF2"/>
    <w:rsid w:val="00BB205E"/>
    <w:rsid w:val="00BB25BA"/>
    <w:rsid w:val="00BB7340"/>
    <w:rsid w:val="00BB7496"/>
    <w:rsid w:val="00BB75D0"/>
    <w:rsid w:val="00BB7780"/>
    <w:rsid w:val="00BC2ECB"/>
    <w:rsid w:val="00BC2FF5"/>
    <w:rsid w:val="00BC3C13"/>
    <w:rsid w:val="00BC4C36"/>
    <w:rsid w:val="00BC55AC"/>
    <w:rsid w:val="00BC74BD"/>
    <w:rsid w:val="00BD0EB8"/>
    <w:rsid w:val="00BD29CE"/>
    <w:rsid w:val="00BD3796"/>
    <w:rsid w:val="00BD4633"/>
    <w:rsid w:val="00BD46B4"/>
    <w:rsid w:val="00BD6E80"/>
    <w:rsid w:val="00BE29ED"/>
    <w:rsid w:val="00BE2CFE"/>
    <w:rsid w:val="00BE5A15"/>
    <w:rsid w:val="00BE761E"/>
    <w:rsid w:val="00BE79FD"/>
    <w:rsid w:val="00BF0683"/>
    <w:rsid w:val="00BF2D54"/>
    <w:rsid w:val="00BF6EFB"/>
    <w:rsid w:val="00C00C41"/>
    <w:rsid w:val="00C064C0"/>
    <w:rsid w:val="00C070A1"/>
    <w:rsid w:val="00C14419"/>
    <w:rsid w:val="00C156F0"/>
    <w:rsid w:val="00C2289E"/>
    <w:rsid w:val="00C228F7"/>
    <w:rsid w:val="00C235CF"/>
    <w:rsid w:val="00C24FFD"/>
    <w:rsid w:val="00C25C13"/>
    <w:rsid w:val="00C35435"/>
    <w:rsid w:val="00C438FF"/>
    <w:rsid w:val="00C47DE7"/>
    <w:rsid w:val="00C50662"/>
    <w:rsid w:val="00C52C8C"/>
    <w:rsid w:val="00C52E71"/>
    <w:rsid w:val="00C64E7C"/>
    <w:rsid w:val="00C717A5"/>
    <w:rsid w:val="00C770DC"/>
    <w:rsid w:val="00C7752B"/>
    <w:rsid w:val="00C77552"/>
    <w:rsid w:val="00C779D6"/>
    <w:rsid w:val="00C77C64"/>
    <w:rsid w:val="00C80A6D"/>
    <w:rsid w:val="00C82D00"/>
    <w:rsid w:val="00C86CDA"/>
    <w:rsid w:val="00C91B31"/>
    <w:rsid w:val="00C91F00"/>
    <w:rsid w:val="00C9273B"/>
    <w:rsid w:val="00C94C25"/>
    <w:rsid w:val="00CA34AF"/>
    <w:rsid w:val="00CA4132"/>
    <w:rsid w:val="00CA4B2F"/>
    <w:rsid w:val="00CB7A4E"/>
    <w:rsid w:val="00CC1218"/>
    <w:rsid w:val="00CC28FE"/>
    <w:rsid w:val="00CC3B39"/>
    <w:rsid w:val="00CC3CAA"/>
    <w:rsid w:val="00CC478D"/>
    <w:rsid w:val="00CC48CD"/>
    <w:rsid w:val="00CC5058"/>
    <w:rsid w:val="00CC5581"/>
    <w:rsid w:val="00CC6BC6"/>
    <w:rsid w:val="00CC6CDB"/>
    <w:rsid w:val="00CD2F79"/>
    <w:rsid w:val="00CD3A2F"/>
    <w:rsid w:val="00CD683B"/>
    <w:rsid w:val="00CD74CD"/>
    <w:rsid w:val="00CE02D9"/>
    <w:rsid w:val="00CE049C"/>
    <w:rsid w:val="00CE6FE1"/>
    <w:rsid w:val="00CE7E56"/>
    <w:rsid w:val="00CF06C5"/>
    <w:rsid w:val="00CF1B2A"/>
    <w:rsid w:val="00CF3D9E"/>
    <w:rsid w:val="00CF3E67"/>
    <w:rsid w:val="00D03F4D"/>
    <w:rsid w:val="00D108B9"/>
    <w:rsid w:val="00D14ECE"/>
    <w:rsid w:val="00D15B98"/>
    <w:rsid w:val="00D20356"/>
    <w:rsid w:val="00D21D2B"/>
    <w:rsid w:val="00D222C9"/>
    <w:rsid w:val="00D3053F"/>
    <w:rsid w:val="00D3271E"/>
    <w:rsid w:val="00D340DD"/>
    <w:rsid w:val="00D343F6"/>
    <w:rsid w:val="00D35C9B"/>
    <w:rsid w:val="00D36B87"/>
    <w:rsid w:val="00D37E59"/>
    <w:rsid w:val="00D4590B"/>
    <w:rsid w:val="00D45DB1"/>
    <w:rsid w:val="00D45DF8"/>
    <w:rsid w:val="00D46870"/>
    <w:rsid w:val="00D47AFF"/>
    <w:rsid w:val="00D565F5"/>
    <w:rsid w:val="00D567EA"/>
    <w:rsid w:val="00D76741"/>
    <w:rsid w:val="00D94A3B"/>
    <w:rsid w:val="00DA030A"/>
    <w:rsid w:val="00DA2AF9"/>
    <w:rsid w:val="00DA2C5E"/>
    <w:rsid w:val="00DA3432"/>
    <w:rsid w:val="00DA396A"/>
    <w:rsid w:val="00DA7481"/>
    <w:rsid w:val="00DA75A5"/>
    <w:rsid w:val="00DA760E"/>
    <w:rsid w:val="00DB5BE2"/>
    <w:rsid w:val="00DB6B18"/>
    <w:rsid w:val="00DC1C5D"/>
    <w:rsid w:val="00DC5802"/>
    <w:rsid w:val="00DC78EA"/>
    <w:rsid w:val="00DD02D2"/>
    <w:rsid w:val="00DD3276"/>
    <w:rsid w:val="00DD3977"/>
    <w:rsid w:val="00DD4407"/>
    <w:rsid w:val="00DD47C2"/>
    <w:rsid w:val="00DD5A94"/>
    <w:rsid w:val="00DE09BA"/>
    <w:rsid w:val="00DE1153"/>
    <w:rsid w:val="00DE1652"/>
    <w:rsid w:val="00DE1809"/>
    <w:rsid w:val="00DE2C5C"/>
    <w:rsid w:val="00DE4CE2"/>
    <w:rsid w:val="00DE686E"/>
    <w:rsid w:val="00DF07CA"/>
    <w:rsid w:val="00DF0C80"/>
    <w:rsid w:val="00DF38C8"/>
    <w:rsid w:val="00DF669D"/>
    <w:rsid w:val="00DF709E"/>
    <w:rsid w:val="00E031C0"/>
    <w:rsid w:val="00E06E13"/>
    <w:rsid w:val="00E11CCD"/>
    <w:rsid w:val="00E13B18"/>
    <w:rsid w:val="00E211DA"/>
    <w:rsid w:val="00E22741"/>
    <w:rsid w:val="00E22C77"/>
    <w:rsid w:val="00E243F1"/>
    <w:rsid w:val="00E24A93"/>
    <w:rsid w:val="00E25B1F"/>
    <w:rsid w:val="00E25D97"/>
    <w:rsid w:val="00E2655D"/>
    <w:rsid w:val="00E26827"/>
    <w:rsid w:val="00E32214"/>
    <w:rsid w:val="00E358F4"/>
    <w:rsid w:val="00E403C7"/>
    <w:rsid w:val="00E420D3"/>
    <w:rsid w:val="00E42201"/>
    <w:rsid w:val="00E44EDE"/>
    <w:rsid w:val="00E4617E"/>
    <w:rsid w:val="00E50704"/>
    <w:rsid w:val="00E507EC"/>
    <w:rsid w:val="00E517B9"/>
    <w:rsid w:val="00E519C0"/>
    <w:rsid w:val="00E52FE8"/>
    <w:rsid w:val="00E53C74"/>
    <w:rsid w:val="00E54E49"/>
    <w:rsid w:val="00E55225"/>
    <w:rsid w:val="00E57784"/>
    <w:rsid w:val="00E628DB"/>
    <w:rsid w:val="00E62F5B"/>
    <w:rsid w:val="00E66ACA"/>
    <w:rsid w:val="00E672E6"/>
    <w:rsid w:val="00E70582"/>
    <w:rsid w:val="00E809A6"/>
    <w:rsid w:val="00E820A9"/>
    <w:rsid w:val="00E8230E"/>
    <w:rsid w:val="00E83536"/>
    <w:rsid w:val="00E8378D"/>
    <w:rsid w:val="00E84799"/>
    <w:rsid w:val="00E854E4"/>
    <w:rsid w:val="00E91243"/>
    <w:rsid w:val="00E92911"/>
    <w:rsid w:val="00EA03B1"/>
    <w:rsid w:val="00EA2B03"/>
    <w:rsid w:val="00EA3FA6"/>
    <w:rsid w:val="00EA3FB7"/>
    <w:rsid w:val="00EA544F"/>
    <w:rsid w:val="00EA6DED"/>
    <w:rsid w:val="00EB14E8"/>
    <w:rsid w:val="00EB4451"/>
    <w:rsid w:val="00EB5062"/>
    <w:rsid w:val="00EB6315"/>
    <w:rsid w:val="00EC1361"/>
    <w:rsid w:val="00EC2EAA"/>
    <w:rsid w:val="00EC3781"/>
    <w:rsid w:val="00EC5E71"/>
    <w:rsid w:val="00ED126A"/>
    <w:rsid w:val="00ED2E17"/>
    <w:rsid w:val="00ED427B"/>
    <w:rsid w:val="00ED4A7E"/>
    <w:rsid w:val="00ED4DC6"/>
    <w:rsid w:val="00ED5350"/>
    <w:rsid w:val="00ED55CD"/>
    <w:rsid w:val="00ED5A33"/>
    <w:rsid w:val="00EE024F"/>
    <w:rsid w:val="00EE11C8"/>
    <w:rsid w:val="00EE3C1C"/>
    <w:rsid w:val="00EE4857"/>
    <w:rsid w:val="00EE64A2"/>
    <w:rsid w:val="00EE75D2"/>
    <w:rsid w:val="00EF3951"/>
    <w:rsid w:val="00EF4DEE"/>
    <w:rsid w:val="00F00F4A"/>
    <w:rsid w:val="00F02751"/>
    <w:rsid w:val="00F041A2"/>
    <w:rsid w:val="00F05934"/>
    <w:rsid w:val="00F13104"/>
    <w:rsid w:val="00F30956"/>
    <w:rsid w:val="00F3180B"/>
    <w:rsid w:val="00F35275"/>
    <w:rsid w:val="00F36521"/>
    <w:rsid w:val="00F40729"/>
    <w:rsid w:val="00F43E58"/>
    <w:rsid w:val="00F45205"/>
    <w:rsid w:val="00F461A6"/>
    <w:rsid w:val="00F5009C"/>
    <w:rsid w:val="00F63BA1"/>
    <w:rsid w:val="00F6426D"/>
    <w:rsid w:val="00F655F2"/>
    <w:rsid w:val="00F67324"/>
    <w:rsid w:val="00F76E52"/>
    <w:rsid w:val="00F82F58"/>
    <w:rsid w:val="00F831DA"/>
    <w:rsid w:val="00F85F02"/>
    <w:rsid w:val="00F90658"/>
    <w:rsid w:val="00F93FC3"/>
    <w:rsid w:val="00F94F0E"/>
    <w:rsid w:val="00FA0CBB"/>
    <w:rsid w:val="00FA2156"/>
    <w:rsid w:val="00FA4509"/>
    <w:rsid w:val="00FA762E"/>
    <w:rsid w:val="00FB080E"/>
    <w:rsid w:val="00FB0CFC"/>
    <w:rsid w:val="00FB2164"/>
    <w:rsid w:val="00FB50D1"/>
    <w:rsid w:val="00FB68E1"/>
    <w:rsid w:val="00FC4F5C"/>
    <w:rsid w:val="00FC5CD1"/>
    <w:rsid w:val="00FC640B"/>
    <w:rsid w:val="00FD046F"/>
    <w:rsid w:val="00FD28E1"/>
    <w:rsid w:val="00FD3911"/>
    <w:rsid w:val="00FD4DF8"/>
    <w:rsid w:val="00FD578B"/>
    <w:rsid w:val="00FD694F"/>
    <w:rsid w:val="00FD7C1B"/>
    <w:rsid w:val="00FE0F51"/>
    <w:rsid w:val="00FE18A4"/>
    <w:rsid w:val="00FE323B"/>
    <w:rsid w:val="00FE3D21"/>
    <w:rsid w:val="00FE6C78"/>
    <w:rsid w:val="00FF0AD1"/>
    <w:rsid w:val="00FF5571"/>
    <w:rsid w:val="00FF56EC"/>
    <w:rsid w:val="00FF59E1"/>
  </w:rsids>
  <m:mathPr>
    <m:mathFont m:val="Cambria Math"/>
    <m:brkBin m:val="before"/>
    <m:brkBinSub m:val="--"/>
    <m:smallFrac/>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5:docId w15:val="{58C24B0B-2320-4B1E-BB57-CA19E9F3A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ES" w:eastAsia="es-E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07736"/>
    <w:rPr>
      <w:rFonts w:ascii="Arial Narrow" w:hAnsi="Arial Narrow"/>
      <w:sz w:val="24"/>
      <w:szCs w:val="24"/>
    </w:rPr>
  </w:style>
  <w:style w:type="paragraph" w:styleId="Ttulo1">
    <w:name w:val="heading 1"/>
    <w:basedOn w:val="Normal"/>
    <w:next w:val="Normal"/>
    <w:link w:val="Ttulo1Car"/>
    <w:qFormat/>
    <w:rsid w:val="003E70B2"/>
    <w:pPr>
      <w:keepNext/>
      <w:keepLines/>
      <w:spacing w:before="480"/>
      <w:outlineLvl w:val="0"/>
    </w:pPr>
    <w:rPr>
      <w:rFonts w:eastAsiaTheme="majorEastAsia" w:cstheme="majorBidi"/>
      <w:b/>
      <w:bCs/>
      <w:sz w:val="28"/>
      <w:szCs w:val="28"/>
    </w:rPr>
  </w:style>
  <w:style w:type="paragraph" w:styleId="Ttulo2">
    <w:name w:val="heading 2"/>
    <w:basedOn w:val="Normal"/>
    <w:next w:val="Normal"/>
    <w:link w:val="Ttulo2Car"/>
    <w:unhideWhenUsed/>
    <w:qFormat/>
    <w:rsid w:val="003E70B2"/>
    <w:pPr>
      <w:keepNext/>
      <w:keepLines/>
      <w:spacing w:before="200"/>
      <w:outlineLvl w:val="1"/>
    </w:pPr>
    <w:rPr>
      <w:rFonts w:eastAsiaTheme="majorEastAsia" w:cstheme="majorBidi"/>
      <w:b/>
      <w:bCs/>
      <w:szCs w:val="26"/>
    </w:rPr>
  </w:style>
  <w:style w:type="paragraph" w:styleId="Ttulo3">
    <w:name w:val="heading 3"/>
    <w:basedOn w:val="Encabezado"/>
    <w:next w:val="Normal"/>
    <w:link w:val="Ttulo3Car"/>
    <w:unhideWhenUsed/>
    <w:qFormat/>
    <w:rsid w:val="004E4222"/>
    <w:pPr>
      <w:tabs>
        <w:tab w:val="clear" w:pos="4252"/>
        <w:tab w:val="clear" w:pos="8504"/>
        <w:tab w:val="center" w:pos="4419"/>
        <w:tab w:val="right" w:pos="8838"/>
      </w:tabs>
      <w:spacing w:after="240"/>
      <w:ind w:left="1224" w:hanging="504"/>
      <w:outlineLvl w:val="2"/>
    </w:pPr>
    <w:rPr>
      <w:rFonts w:eastAsiaTheme="minorEastAsia" w:cstheme="minorBidi"/>
      <w:b/>
      <w:sz w:val="22"/>
      <w:szCs w:val="22"/>
      <w:lang w:val="es-CO" w:eastAsia="es-CO"/>
    </w:rPr>
  </w:style>
  <w:style w:type="paragraph" w:styleId="Ttulo4">
    <w:name w:val="heading 4"/>
    <w:basedOn w:val="Encabezado"/>
    <w:next w:val="Normal"/>
    <w:link w:val="Ttulo4Car"/>
    <w:unhideWhenUsed/>
    <w:qFormat/>
    <w:rsid w:val="002F799B"/>
    <w:pPr>
      <w:tabs>
        <w:tab w:val="clear" w:pos="4252"/>
        <w:tab w:val="clear" w:pos="8504"/>
        <w:tab w:val="center" w:pos="4419"/>
        <w:tab w:val="right" w:pos="8838"/>
      </w:tabs>
      <w:spacing w:after="240"/>
      <w:ind w:left="851" w:hanging="851"/>
      <w:outlineLvl w:val="3"/>
    </w:pPr>
    <w:rPr>
      <w:rFonts w:ascii="Tahoma" w:eastAsiaTheme="minorEastAsia" w:hAnsi="Tahoma" w:cstheme="minorBidi"/>
      <w:b/>
      <w:sz w:val="22"/>
      <w:szCs w:val="22"/>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03C18"/>
    <w:pPr>
      <w:ind w:left="720"/>
      <w:contextualSpacing/>
    </w:pPr>
  </w:style>
  <w:style w:type="paragraph" w:styleId="Textonotaalfinal">
    <w:name w:val="endnote text"/>
    <w:basedOn w:val="Normal"/>
    <w:link w:val="TextonotaalfinalCar"/>
    <w:uiPriority w:val="99"/>
    <w:semiHidden/>
    <w:unhideWhenUsed/>
    <w:rsid w:val="006E6889"/>
    <w:rPr>
      <w:sz w:val="20"/>
      <w:szCs w:val="20"/>
    </w:rPr>
  </w:style>
  <w:style w:type="character" w:customStyle="1" w:styleId="TextonotaalfinalCar">
    <w:name w:val="Texto nota al final Car"/>
    <w:basedOn w:val="Fuentedeprrafopredeter"/>
    <w:link w:val="Textonotaalfinal"/>
    <w:uiPriority w:val="99"/>
    <w:semiHidden/>
    <w:rsid w:val="006E6889"/>
    <w:rPr>
      <w:rFonts w:ascii="Arial Narrow" w:hAnsi="Arial Narrow" w:cs="Times New Roman"/>
      <w:sz w:val="20"/>
      <w:szCs w:val="20"/>
      <w:lang w:eastAsia="es-ES"/>
    </w:rPr>
  </w:style>
  <w:style w:type="character" w:styleId="Refdenotaalfinal">
    <w:name w:val="endnote reference"/>
    <w:basedOn w:val="Fuentedeprrafopredeter"/>
    <w:uiPriority w:val="99"/>
    <w:semiHidden/>
    <w:unhideWhenUsed/>
    <w:rsid w:val="006E6889"/>
    <w:rPr>
      <w:vertAlign w:val="superscript"/>
    </w:rPr>
  </w:style>
  <w:style w:type="paragraph" w:styleId="Encabezado">
    <w:name w:val="header"/>
    <w:basedOn w:val="Normal"/>
    <w:link w:val="EncabezadoCar"/>
    <w:uiPriority w:val="99"/>
    <w:unhideWhenUsed/>
    <w:rsid w:val="006E6889"/>
    <w:pPr>
      <w:tabs>
        <w:tab w:val="center" w:pos="4252"/>
        <w:tab w:val="right" w:pos="8504"/>
      </w:tabs>
    </w:pPr>
  </w:style>
  <w:style w:type="character" w:customStyle="1" w:styleId="EncabezadoCar">
    <w:name w:val="Encabezado Car"/>
    <w:basedOn w:val="Fuentedeprrafopredeter"/>
    <w:link w:val="Encabezado"/>
    <w:uiPriority w:val="99"/>
    <w:rsid w:val="006E6889"/>
    <w:rPr>
      <w:rFonts w:ascii="Arial Narrow" w:hAnsi="Arial Narrow" w:cs="Times New Roman"/>
      <w:sz w:val="24"/>
      <w:szCs w:val="24"/>
      <w:lang w:eastAsia="es-ES"/>
    </w:rPr>
  </w:style>
  <w:style w:type="paragraph" w:styleId="Piedepgina">
    <w:name w:val="footer"/>
    <w:basedOn w:val="Normal"/>
    <w:link w:val="PiedepginaCar"/>
    <w:unhideWhenUsed/>
    <w:rsid w:val="006E6889"/>
    <w:pPr>
      <w:tabs>
        <w:tab w:val="center" w:pos="4252"/>
        <w:tab w:val="right" w:pos="8504"/>
      </w:tabs>
    </w:pPr>
  </w:style>
  <w:style w:type="character" w:customStyle="1" w:styleId="PiedepginaCar">
    <w:name w:val="Pie de página Car"/>
    <w:basedOn w:val="Fuentedeprrafopredeter"/>
    <w:link w:val="Piedepgina"/>
    <w:uiPriority w:val="99"/>
    <w:rsid w:val="006E6889"/>
    <w:rPr>
      <w:rFonts w:ascii="Arial Narrow" w:hAnsi="Arial Narrow" w:cs="Times New Roman"/>
      <w:sz w:val="24"/>
      <w:szCs w:val="24"/>
      <w:lang w:eastAsia="es-ES"/>
    </w:rPr>
  </w:style>
  <w:style w:type="paragraph" w:styleId="Textodeglobo">
    <w:name w:val="Balloon Text"/>
    <w:basedOn w:val="Normal"/>
    <w:link w:val="TextodegloboCar"/>
    <w:semiHidden/>
    <w:unhideWhenUsed/>
    <w:rsid w:val="006E6889"/>
    <w:rPr>
      <w:rFonts w:ascii="Tahoma" w:hAnsi="Tahoma" w:cs="Tahoma"/>
      <w:sz w:val="16"/>
      <w:szCs w:val="16"/>
    </w:rPr>
  </w:style>
  <w:style w:type="character" w:customStyle="1" w:styleId="TextodegloboCar">
    <w:name w:val="Texto de globo Car"/>
    <w:basedOn w:val="Fuentedeprrafopredeter"/>
    <w:link w:val="Textodeglobo"/>
    <w:semiHidden/>
    <w:rsid w:val="006E6889"/>
    <w:rPr>
      <w:rFonts w:ascii="Tahoma" w:hAnsi="Tahoma" w:cs="Tahoma"/>
      <w:sz w:val="16"/>
      <w:szCs w:val="16"/>
      <w:lang w:eastAsia="es-ES"/>
    </w:rPr>
  </w:style>
  <w:style w:type="character" w:styleId="Hipervnculo">
    <w:name w:val="Hyperlink"/>
    <w:basedOn w:val="Fuentedeprrafopredeter"/>
    <w:uiPriority w:val="99"/>
    <w:unhideWhenUsed/>
    <w:rsid w:val="006D612C"/>
    <w:rPr>
      <w:color w:val="0000FF" w:themeColor="hyperlink"/>
      <w:u w:val="single"/>
    </w:rPr>
  </w:style>
  <w:style w:type="paragraph" w:customStyle="1" w:styleId="Default">
    <w:name w:val="Default"/>
    <w:rsid w:val="00BE761E"/>
    <w:pPr>
      <w:autoSpaceDE w:val="0"/>
      <w:autoSpaceDN w:val="0"/>
      <w:adjustRightInd w:val="0"/>
    </w:pPr>
    <w:rPr>
      <w:rFonts w:cs="Calibri"/>
      <w:color w:val="000000"/>
      <w:sz w:val="24"/>
      <w:szCs w:val="24"/>
      <w:lang w:val="es-CO"/>
    </w:rPr>
  </w:style>
  <w:style w:type="character" w:customStyle="1" w:styleId="Ttulo1Car">
    <w:name w:val="Título 1 Car"/>
    <w:basedOn w:val="Fuentedeprrafopredeter"/>
    <w:link w:val="Ttulo1"/>
    <w:rsid w:val="003E70B2"/>
    <w:rPr>
      <w:rFonts w:ascii="Arial Narrow" w:eastAsiaTheme="majorEastAsia" w:hAnsi="Arial Narrow" w:cstheme="majorBidi"/>
      <w:b/>
      <w:bCs/>
      <w:sz w:val="28"/>
      <w:szCs w:val="28"/>
    </w:rPr>
  </w:style>
  <w:style w:type="character" w:customStyle="1" w:styleId="Ttulo2Car">
    <w:name w:val="Título 2 Car"/>
    <w:basedOn w:val="Fuentedeprrafopredeter"/>
    <w:link w:val="Ttulo2"/>
    <w:rsid w:val="003E70B2"/>
    <w:rPr>
      <w:rFonts w:ascii="Arial Narrow" w:eastAsiaTheme="majorEastAsia" w:hAnsi="Arial Narrow" w:cstheme="majorBidi"/>
      <w:b/>
      <w:bCs/>
      <w:sz w:val="24"/>
      <w:szCs w:val="26"/>
    </w:rPr>
  </w:style>
  <w:style w:type="character" w:styleId="nfasis">
    <w:name w:val="Emphasis"/>
    <w:basedOn w:val="Fuentedeprrafopredeter"/>
    <w:qFormat/>
    <w:rsid w:val="00165423"/>
    <w:rPr>
      <w:i/>
      <w:iCs/>
    </w:rPr>
  </w:style>
  <w:style w:type="character" w:customStyle="1" w:styleId="apple-converted-space">
    <w:name w:val="apple-converted-space"/>
    <w:basedOn w:val="Fuentedeprrafopredeter"/>
    <w:rsid w:val="00F43E58"/>
  </w:style>
  <w:style w:type="paragraph" w:styleId="NormalWeb">
    <w:name w:val="Normal (Web)"/>
    <w:basedOn w:val="Normal"/>
    <w:uiPriority w:val="99"/>
    <w:semiHidden/>
    <w:unhideWhenUsed/>
    <w:rsid w:val="002E3ED9"/>
    <w:pPr>
      <w:spacing w:before="100" w:beforeAutospacing="1" w:after="100" w:afterAutospacing="1"/>
    </w:pPr>
    <w:rPr>
      <w:rFonts w:ascii="Times New Roman" w:hAnsi="Times New Roman"/>
    </w:rPr>
  </w:style>
  <w:style w:type="character" w:customStyle="1" w:styleId="Ttulo3Car">
    <w:name w:val="Título 3 Car"/>
    <w:basedOn w:val="Fuentedeprrafopredeter"/>
    <w:link w:val="Ttulo3"/>
    <w:rsid w:val="004E4222"/>
    <w:rPr>
      <w:rFonts w:ascii="Arial Narrow" w:eastAsiaTheme="minorEastAsia" w:hAnsi="Arial Narrow" w:cstheme="minorBidi"/>
      <w:b/>
      <w:sz w:val="22"/>
      <w:szCs w:val="22"/>
      <w:lang w:val="es-CO" w:eastAsia="es-CO"/>
    </w:rPr>
  </w:style>
  <w:style w:type="character" w:customStyle="1" w:styleId="Ttulo4Car">
    <w:name w:val="Título 4 Car"/>
    <w:basedOn w:val="Fuentedeprrafopredeter"/>
    <w:link w:val="Ttulo4"/>
    <w:rsid w:val="002F799B"/>
    <w:rPr>
      <w:rFonts w:ascii="Tahoma" w:eastAsiaTheme="minorEastAsia" w:hAnsi="Tahoma" w:cstheme="minorBidi"/>
      <w:b/>
      <w:sz w:val="22"/>
      <w:szCs w:val="22"/>
      <w:lang w:val="es-CO" w:eastAsia="es-CO"/>
    </w:rPr>
  </w:style>
  <w:style w:type="paragraph" w:styleId="Descripcin">
    <w:name w:val="caption"/>
    <w:aliases w:val="Car,Epígrafe Car Car,Car Car Car Car Car Car,Car Car Car Car Car,Car Car Car Car Car Car Car,Car Car Car Car Car1,Tablas,Epigrafe, Car Car Car Car Car Car, Car Car Car Car Car, Car Car Car Car Car1, Car,grafica,Car Car1"/>
    <w:basedOn w:val="Normal"/>
    <w:next w:val="Normal"/>
    <w:link w:val="DescripcinCar"/>
    <w:uiPriority w:val="35"/>
    <w:qFormat/>
    <w:rsid w:val="00903ECF"/>
    <w:pPr>
      <w:spacing w:before="120" w:after="120"/>
      <w:jc w:val="center"/>
    </w:pPr>
    <w:rPr>
      <w:b/>
      <w:sz w:val="20"/>
      <w:szCs w:val="20"/>
    </w:rPr>
  </w:style>
  <w:style w:type="paragraph" w:styleId="Textoindependiente">
    <w:name w:val="Body Text"/>
    <w:basedOn w:val="Normal"/>
    <w:link w:val="TextoindependienteCar"/>
    <w:rsid w:val="002F799B"/>
    <w:pPr>
      <w:jc w:val="both"/>
    </w:pPr>
    <w:rPr>
      <w:rFonts w:ascii="Arial" w:hAnsi="Arial" w:cs="Arial"/>
    </w:rPr>
  </w:style>
  <w:style w:type="character" w:customStyle="1" w:styleId="TextoindependienteCar">
    <w:name w:val="Texto independiente Car"/>
    <w:basedOn w:val="Fuentedeprrafopredeter"/>
    <w:link w:val="Textoindependiente"/>
    <w:rsid w:val="002F799B"/>
    <w:rPr>
      <w:rFonts w:ascii="Arial" w:hAnsi="Arial" w:cs="Arial"/>
      <w:sz w:val="24"/>
      <w:szCs w:val="24"/>
    </w:rPr>
  </w:style>
  <w:style w:type="paragraph" w:styleId="Continuarlista">
    <w:name w:val="List Continue"/>
    <w:basedOn w:val="Normal"/>
    <w:rsid w:val="002F799B"/>
    <w:pPr>
      <w:spacing w:after="120"/>
      <w:ind w:left="283"/>
      <w:contextualSpacing/>
    </w:pPr>
    <w:rPr>
      <w:rFonts w:ascii="Arial" w:hAnsi="Arial"/>
      <w:sz w:val="22"/>
      <w:szCs w:val="20"/>
    </w:rPr>
  </w:style>
  <w:style w:type="table" w:styleId="Tablaconcuadrcula">
    <w:name w:val="Table Grid"/>
    <w:basedOn w:val="Tablanormal"/>
    <w:uiPriority w:val="59"/>
    <w:rsid w:val="00050725"/>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Fuentedeprrafopredeter"/>
    <w:rsid w:val="00605183"/>
  </w:style>
  <w:style w:type="character" w:customStyle="1" w:styleId="l6">
    <w:name w:val="l6"/>
    <w:basedOn w:val="Fuentedeprrafopredeter"/>
    <w:rsid w:val="00605183"/>
  </w:style>
  <w:style w:type="character" w:customStyle="1" w:styleId="l8">
    <w:name w:val="l8"/>
    <w:basedOn w:val="Fuentedeprrafopredeter"/>
    <w:rsid w:val="00605183"/>
  </w:style>
  <w:style w:type="character" w:customStyle="1" w:styleId="l9">
    <w:name w:val="l9"/>
    <w:basedOn w:val="Fuentedeprrafopredeter"/>
    <w:rsid w:val="00605183"/>
  </w:style>
  <w:style w:type="character" w:customStyle="1" w:styleId="l10">
    <w:name w:val="l10"/>
    <w:basedOn w:val="Fuentedeprrafopredeter"/>
    <w:rsid w:val="00605183"/>
  </w:style>
  <w:style w:type="character" w:customStyle="1" w:styleId="l7">
    <w:name w:val="l7"/>
    <w:basedOn w:val="Fuentedeprrafopredeter"/>
    <w:rsid w:val="00605183"/>
  </w:style>
  <w:style w:type="paragraph" w:styleId="TtuloTDC">
    <w:name w:val="TOC Heading"/>
    <w:basedOn w:val="Ttulo1"/>
    <w:next w:val="Normal"/>
    <w:uiPriority w:val="39"/>
    <w:unhideWhenUsed/>
    <w:qFormat/>
    <w:rsid w:val="008E40CF"/>
    <w:pPr>
      <w:spacing w:before="240" w:line="259" w:lineRule="auto"/>
      <w:outlineLvl w:val="9"/>
    </w:pPr>
    <w:rPr>
      <w:rFonts w:asciiTheme="majorHAnsi" w:hAnsiTheme="majorHAnsi"/>
      <w:b w:val="0"/>
      <w:bCs w:val="0"/>
      <w:color w:val="365F91" w:themeColor="accent1" w:themeShade="BF"/>
      <w:sz w:val="32"/>
      <w:szCs w:val="32"/>
    </w:rPr>
  </w:style>
  <w:style w:type="paragraph" w:styleId="TDC1">
    <w:name w:val="toc 1"/>
    <w:basedOn w:val="Normal"/>
    <w:next w:val="Normal"/>
    <w:autoRedefine/>
    <w:uiPriority w:val="39"/>
    <w:unhideWhenUsed/>
    <w:rsid w:val="008E40CF"/>
    <w:pPr>
      <w:spacing w:after="100"/>
    </w:pPr>
  </w:style>
  <w:style w:type="paragraph" w:styleId="TDC2">
    <w:name w:val="toc 2"/>
    <w:basedOn w:val="Normal"/>
    <w:next w:val="Normal"/>
    <w:autoRedefine/>
    <w:uiPriority w:val="39"/>
    <w:unhideWhenUsed/>
    <w:rsid w:val="008E40CF"/>
    <w:pPr>
      <w:spacing w:after="100"/>
      <w:ind w:left="240"/>
    </w:pPr>
  </w:style>
  <w:style w:type="paragraph" w:customStyle="1" w:styleId="BodyText21">
    <w:name w:val="Body Text 21"/>
    <w:basedOn w:val="Normal"/>
    <w:rsid w:val="008112FC"/>
    <w:pPr>
      <w:widowControl w:val="0"/>
      <w:jc w:val="both"/>
    </w:pPr>
    <w:rPr>
      <w:rFonts w:ascii="Arial" w:eastAsia="MS Mincho" w:hAnsi="Arial"/>
      <w:szCs w:val="20"/>
      <w:lang w:val="es-ES_tradnl"/>
    </w:rPr>
  </w:style>
  <w:style w:type="character" w:customStyle="1" w:styleId="DescripcinCar">
    <w:name w:val="Descripción Car"/>
    <w:aliases w:val="Car Car,Epígrafe Car Car Car,Car Car Car Car Car Car Car1,Car Car Car Car Car Car1,Car Car Car Car Car Car Car Car,Car Car Car Car Car1 Car,Tablas Car,Epigrafe Car, Car Car Car Car Car Car Car, Car Car Car Car Car Car1, Car Car"/>
    <w:basedOn w:val="Fuentedeprrafopredeter"/>
    <w:link w:val="Descripcin"/>
    <w:uiPriority w:val="35"/>
    <w:rsid w:val="00903ECF"/>
    <w:rPr>
      <w:rFonts w:ascii="Arial Narrow" w:hAnsi="Arial Narrow"/>
      <w:b/>
    </w:rPr>
  </w:style>
  <w:style w:type="paragraph" w:styleId="Textoindependiente3">
    <w:name w:val="Body Text 3"/>
    <w:basedOn w:val="Normal"/>
    <w:link w:val="Textoindependiente3Car"/>
    <w:uiPriority w:val="99"/>
    <w:semiHidden/>
    <w:unhideWhenUsed/>
    <w:rsid w:val="008112FC"/>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112FC"/>
    <w:rPr>
      <w:rFonts w:ascii="Arial Narrow" w:hAnsi="Arial Narrow"/>
      <w:sz w:val="16"/>
      <w:szCs w:val="16"/>
    </w:rPr>
  </w:style>
  <w:style w:type="paragraph" w:styleId="Tabladeilustraciones">
    <w:name w:val="table of figures"/>
    <w:basedOn w:val="Normal"/>
    <w:next w:val="Normal"/>
    <w:uiPriority w:val="99"/>
    <w:unhideWhenUsed/>
    <w:rsid w:val="009F5E58"/>
  </w:style>
  <w:style w:type="paragraph" w:styleId="TDC3">
    <w:name w:val="toc 3"/>
    <w:basedOn w:val="Normal"/>
    <w:next w:val="Normal"/>
    <w:autoRedefine/>
    <w:uiPriority w:val="39"/>
    <w:unhideWhenUsed/>
    <w:rsid w:val="005F720E"/>
    <w:pPr>
      <w:spacing w:after="100"/>
      <w:ind w:left="480"/>
    </w:pPr>
  </w:style>
  <w:style w:type="paragraph" w:customStyle="1" w:styleId="EstiloJustificadoCar">
    <w:name w:val="Estilo Justificado Car"/>
    <w:basedOn w:val="Normal"/>
    <w:rsid w:val="005474D3"/>
    <w:pPr>
      <w:jc w:val="both"/>
    </w:pPr>
    <w:rPr>
      <w:rFonts w:ascii="Times New Roman" w:hAnsi="Times New Roman"/>
      <w:szCs w:val="20"/>
      <w:lang w:val="es-MX"/>
    </w:rPr>
  </w:style>
  <w:style w:type="paragraph" w:customStyle="1" w:styleId="CUERPODETEXTO">
    <w:name w:val="CUERPO DE TEXTO"/>
    <w:rsid w:val="00E06E13"/>
    <w:pPr>
      <w:jc w:val="both"/>
    </w:pPr>
    <w:rPr>
      <w:rFonts w:ascii="Garamond" w:hAnsi="Garamond"/>
      <w:sz w:val="22"/>
      <w:lang w:val="es-CO"/>
    </w:rPr>
  </w:style>
  <w:style w:type="character" w:customStyle="1" w:styleId="PrrafodelistaCar">
    <w:name w:val="Párrafo de lista Car"/>
    <w:basedOn w:val="Fuentedeprrafopredeter"/>
    <w:link w:val="Prrafodelista"/>
    <w:rsid w:val="00EC3781"/>
    <w:rPr>
      <w:rFonts w:ascii="Arial Narrow" w:hAnsi="Arial Narrow"/>
      <w:sz w:val="24"/>
      <w:szCs w:val="24"/>
    </w:rPr>
  </w:style>
  <w:style w:type="paragraph" w:styleId="Sangra3detindependiente">
    <w:name w:val="Body Text Indent 3"/>
    <w:basedOn w:val="Normal"/>
    <w:link w:val="Sangra3detindependienteCar"/>
    <w:uiPriority w:val="99"/>
    <w:semiHidden/>
    <w:unhideWhenUsed/>
    <w:rsid w:val="00DF669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F669D"/>
    <w:rPr>
      <w:rFonts w:ascii="Arial Narrow" w:hAnsi="Arial Narrow"/>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45352">
      <w:bodyDiv w:val="1"/>
      <w:marLeft w:val="0"/>
      <w:marRight w:val="0"/>
      <w:marTop w:val="0"/>
      <w:marBottom w:val="0"/>
      <w:divBdr>
        <w:top w:val="none" w:sz="0" w:space="0" w:color="auto"/>
        <w:left w:val="none" w:sz="0" w:space="0" w:color="auto"/>
        <w:bottom w:val="none" w:sz="0" w:space="0" w:color="auto"/>
        <w:right w:val="none" w:sz="0" w:space="0" w:color="auto"/>
      </w:divBdr>
    </w:div>
    <w:div w:id="127671367">
      <w:bodyDiv w:val="1"/>
      <w:marLeft w:val="0"/>
      <w:marRight w:val="0"/>
      <w:marTop w:val="0"/>
      <w:marBottom w:val="0"/>
      <w:divBdr>
        <w:top w:val="none" w:sz="0" w:space="0" w:color="auto"/>
        <w:left w:val="none" w:sz="0" w:space="0" w:color="auto"/>
        <w:bottom w:val="none" w:sz="0" w:space="0" w:color="auto"/>
        <w:right w:val="none" w:sz="0" w:space="0" w:color="auto"/>
      </w:divBdr>
    </w:div>
    <w:div w:id="138230719">
      <w:bodyDiv w:val="1"/>
      <w:marLeft w:val="0"/>
      <w:marRight w:val="0"/>
      <w:marTop w:val="0"/>
      <w:marBottom w:val="0"/>
      <w:divBdr>
        <w:top w:val="none" w:sz="0" w:space="0" w:color="auto"/>
        <w:left w:val="none" w:sz="0" w:space="0" w:color="auto"/>
        <w:bottom w:val="none" w:sz="0" w:space="0" w:color="auto"/>
        <w:right w:val="none" w:sz="0" w:space="0" w:color="auto"/>
      </w:divBdr>
    </w:div>
    <w:div w:id="341854692">
      <w:bodyDiv w:val="1"/>
      <w:marLeft w:val="0"/>
      <w:marRight w:val="0"/>
      <w:marTop w:val="0"/>
      <w:marBottom w:val="0"/>
      <w:divBdr>
        <w:top w:val="none" w:sz="0" w:space="0" w:color="auto"/>
        <w:left w:val="none" w:sz="0" w:space="0" w:color="auto"/>
        <w:bottom w:val="none" w:sz="0" w:space="0" w:color="auto"/>
        <w:right w:val="none" w:sz="0" w:space="0" w:color="auto"/>
      </w:divBdr>
    </w:div>
    <w:div w:id="401683804">
      <w:bodyDiv w:val="1"/>
      <w:marLeft w:val="0"/>
      <w:marRight w:val="0"/>
      <w:marTop w:val="0"/>
      <w:marBottom w:val="0"/>
      <w:divBdr>
        <w:top w:val="none" w:sz="0" w:space="0" w:color="auto"/>
        <w:left w:val="none" w:sz="0" w:space="0" w:color="auto"/>
        <w:bottom w:val="none" w:sz="0" w:space="0" w:color="auto"/>
        <w:right w:val="none" w:sz="0" w:space="0" w:color="auto"/>
      </w:divBdr>
    </w:div>
    <w:div w:id="514223187">
      <w:bodyDiv w:val="1"/>
      <w:marLeft w:val="0"/>
      <w:marRight w:val="0"/>
      <w:marTop w:val="0"/>
      <w:marBottom w:val="0"/>
      <w:divBdr>
        <w:top w:val="none" w:sz="0" w:space="0" w:color="auto"/>
        <w:left w:val="none" w:sz="0" w:space="0" w:color="auto"/>
        <w:bottom w:val="none" w:sz="0" w:space="0" w:color="auto"/>
        <w:right w:val="none" w:sz="0" w:space="0" w:color="auto"/>
      </w:divBdr>
    </w:div>
    <w:div w:id="575626125">
      <w:bodyDiv w:val="1"/>
      <w:marLeft w:val="0"/>
      <w:marRight w:val="0"/>
      <w:marTop w:val="0"/>
      <w:marBottom w:val="0"/>
      <w:divBdr>
        <w:top w:val="none" w:sz="0" w:space="0" w:color="auto"/>
        <w:left w:val="none" w:sz="0" w:space="0" w:color="auto"/>
        <w:bottom w:val="none" w:sz="0" w:space="0" w:color="auto"/>
        <w:right w:val="none" w:sz="0" w:space="0" w:color="auto"/>
      </w:divBdr>
    </w:div>
    <w:div w:id="673990603">
      <w:bodyDiv w:val="1"/>
      <w:marLeft w:val="0"/>
      <w:marRight w:val="0"/>
      <w:marTop w:val="0"/>
      <w:marBottom w:val="0"/>
      <w:divBdr>
        <w:top w:val="none" w:sz="0" w:space="0" w:color="auto"/>
        <w:left w:val="none" w:sz="0" w:space="0" w:color="auto"/>
        <w:bottom w:val="none" w:sz="0" w:space="0" w:color="auto"/>
        <w:right w:val="none" w:sz="0" w:space="0" w:color="auto"/>
      </w:divBdr>
    </w:div>
    <w:div w:id="675964376">
      <w:bodyDiv w:val="1"/>
      <w:marLeft w:val="0"/>
      <w:marRight w:val="0"/>
      <w:marTop w:val="0"/>
      <w:marBottom w:val="0"/>
      <w:divBdr>
        <w:top w:val="none" w:sz="0" w:space="0" w:color="auto"/>
        <w:left w:val="none" w:sz="0" w:space="0" w:color="auto"/>
        <w:bottom w:val="none" w:sz="0" w:space="0" w:color="auto"/>
        <w:right w:val="none" w:sz="0" w:space="0" w:color="auto"/>
      </w:divBdr>
    </w:div>
    <w:div w:id="783109531">
      <w:bodyDiv w:val="1"/>
      <w:marLeft w:val="0"/>
      <w:marRight w:val="0"/>
      <w:marTop w:val="0"/>
      <w:marBottom w:val="0"/>
      <w:divBdr>
        <w:top w:val="none" w:sz="0" w:space="0" w:color="auto"/>
        <w:left w:val="none" w:sz="0" w:space="0" w:color="auto"/>
        <w:bottom w:val="none" w:sz="0" w:space="0" w:color="auto"/>
        <w:right w:val="none" w:sz="0" w:space="0" w:color="auto"/>
      </w:divBdr>
    </w:div>
    <w:div w:id="890383485">
      <w:bodyDiv w:val="1"/>
      <w:marLeft w:val="0"/>
      <w:marRight w:val="0"/>
      <w:marTop w:val="0"/>
      <w:marBottom w:val="0"/>
      <w:divBdr>
        <w:top w:val="none" w:sz="0" w:space="0" w:color="auto"/>
        <w:left w:val="none" w:sz="0" w:space="0" w:color="auto"/>
        <w:bottom w:val="none" w:sz="0" w:space="0" w:color="auto"/>
        <w:right w:val="none" w:sz="0" w:space="0" w:color="auto"/>
      </w:divBdr>
    </w:div>
    <w:div w:id="922033664">
      <w:bodyDiv w:val="1"/>
      <w:marLeft w:val="0"/>
      <w:marRight w:val="0"/>
      <w:marTop w:val="0"/>
      <w:marBottom w:val="0"/>
      <w:divBdr>
        <w:top w:val="none" w:sz="0" w:space="0" w:color="auto"/>
        <w:left w:val="none" w:sz="0" w:space="0" w:color="auto"/>
        <w:bottom w:val="none" w:sz="0" w:space="0" w:color="auto"/>
        <w:right w:val="none" w:sz="0" w:space="0" w:color="auto"/>
      </w:divBdr>
    </w:div>
    <w:div w:id="1038353554">
      <w:bodyDiv w:val="1"/>
      <w:marLeft w:val="0"/>
      <w:marRight w:val="0"/>
      <w:marTop w:val="0"/>
      <w:marBottom w:val="0"/>
      <w:divBdr>
        <w:top w:val="none" w:sz="0" w:space="0" w:color="auto"/>
        <w:left w:val="none" w:sz="0" w:space="0" w:color="auto"/>
        <w:bottom w:val="none" w:sz="0" w:space="0" w:color="auto"/>
        <w:right w:val="none" w:sz="0" w:space="0" w:color="auto"/>
      </w:divBdr>
    </w:div>
    <w:div w:id="1043141844">
      <w:bodyDiv w:val="1"/>
      <w:marLeft w:val="0"/>
      <w:marRight w:val="0"/>
      <w:marTop w:val="0"/>
      <w:marBottom w:val="0"/>
      <w:divBdr>
        <w:top w:val="none" w:sz="0" w:space="0" w:color="auto"/>
        <w:left w:val="none" w:sz="0" w:space="0" w:color="auto"/>
        <w:bottom w:val="none" w:sz="0" w:space="0" w:color="auto"/>
        <w:right w:val="none" w:sz="0" w:space="0" w:color="auto"/>
      </w:divBdr>
    </w:div>
    <w:div w:id="1053576758">
      <w:bodyDiv w:val="1"/>
      <w:marLeft w:val="0"/>
      <w:marRight w:val="0"/>
      <w:marTop w:val="0"/>
      <w:marBottom w:val="0"/>
      <w:divBdr>
        <w:top w:val="none" w:sz="0" w:space="0" w:color="auto"/>
        <w:left w:val="none" w:sz="0" w:space="0" w:color="auto"/>
        <w:bottom w:val="none" w:sz="0" w:space="0" w:color="auto"/>
        <w:right w:val="none" w:sz="0" w:space="0" w:color="auto"/>
      </w:divBdr>
    </w:div>
    <w:div w:id="1088161051">
      <w:bodyDiv w:val="1"/>
      <w:marLeft w:val="0"/>
      <w:marRight w:val="0"/>
      <w:marTop w:val="0"/>
      <w:marBottom w:val="0"/>
      <w:divBdr>
        <w:top w:val="none" w:sz="0" w:space="0" w:color="auto"/>
        <w:left w:val="none" w:sz="0" w:space="0" w:color="auto"/>
        <w:bottom w:val="none" w:sz="0" w:space="0" w:color="auto"/>
        <w:right w:val="none" w:sz="0" w:space="0" w:color="auto"/>
      </w:divBdr>
    </w:div>
    <w:div w:id="1145394090">
      <w:bodyDiv w:val="1"/>
      <w:marLeft w:val="0"/>
      <w:marRight w:val="0"/>
      <w:marTop w:val="0"/>
      <w:marBottom w:val="0"/>
      <w:divBdr>
        <w:top w:val="none" w:sz="0" w:space="0" w:color="auto"/>
        <w:left w:val="none" w:sz="0" w:space="0" w:color="auto"/>
        <w:bottom w:val="none" w:sz="0" w:space="0" w:color="auto"/>
        <w:right w:val="none" w:sz="0" w:space="0" w:color="auto"/>
      </w:divBdr>
    </w:div>
    <w:div w:id="1202209477">
      <w:bodyDiv w:val="1"/>
      <w:marLeft w:val="0"/>
      <w:marRight w:val="0"/>
      <w:marTop w:val="0"/>
      <w:marBottom w:val="0"/>
      <w:divBdr>
        <w:top w:val="none" w:sz="0" w:space="0" w:color="auto"/>
        <w:left w:val="none" w:sz="0" w:space="0" w:color="auto"/>
        <w:bottom w:val="none" w:sz="0" w:space="0" w:color="auto"/>
        <w:right w:val="none" w:sz="0" w:space="0" w:color="auto"/>
      </w:divBdr>
    </w:div>
    <w:div w:id="1366757914">
      <w:bodyDiv w:val="1"/>
      <w:marLeft w:val="0"/>
      <w:marRight w:val="0"/>
      <w:marTop w:val="0"/>
      <w:marBottom w:val="0"/>
      <w:divBdr>
        <w:top w:val="none" w:sz="0" w:space="0" w:color="auto"/>
        <w:left w:val="none" w:sz="0" w:space="0" w:color="auto"/>
        <w:bottom w:val="none" w:sz="0" w:space="0" w:color="auto"/>
        <w:right w:val="none" w:sz="0" w:space="0" w:color="auto"/>
      </w:divBdr>
    </w:div>
    <w:div w:id="1456411672">
      <w:bodyDiv w:val="1"/>
      <w:marLeft w:val="0"/>
      <w:marRight w:val="0"/>
      <w:marTop w:val="0"/>
      <w:marBottom w:val="0"/>
      <w:divBdr>
        <w:top w:val="none" w:sz="0" w:space="0" w:color="auto"/>
        <w:left w:val="none" w:sz="0" w:space="0" w:color="auto"/>
        <w:bottom w:val="none" w:sz="0" w:space="0" w:color="auto"/>
        <w:right w:val="none" w:sz="0" w:space="0" w:color="auto"/>
      </w:divBdr>
    </w:div>
    <w:div w:id="1495023798">
      <w:bodyDiv w:val="1"/>
      <w:marLeft w:val="0"/>
      <w:marRight w:val="0"/>
      <w:marTop w:val="0"/>
      <w:marBottom w:val="0"/>
      <w:divBdr>
        <w:top w:val="none" w:sz="0" w:space="0" w:color="auto"/>
        <w:left w:val="none" w:sz="0" w:space="0" w:color="auto"/>
        <w:bottom w:val="none" w:sz="0" w:space="0" w:color="auto"/>
        <w:right w:val="none" w:sz="0" w:space="0" w:color="auto"/>
      </w:divBdr>
    </w:div>
    <w:div w:id="1533688569">
      <w:bodyDiv w:val="1"/>
      <w:marLeft w:val="0"/>
      <w:marRight w:val="0"/>
      <w:marTop w:val="0"/>
      <w:marBottom w:val="0"/>
      <w:divBdr>
        <w:top w:val="none" w:sz="0" w:space="0" w:color="auto"/>
        <w:left w:val="none" w:sz="0" w:space="0" w:color="auto"/>
        <w:bottom w:val="none" w:sz="0" w:space="0" w:color="auto"/>
        <w:right w:val="none" w:sz="0" w:space="0" w:color="auto"/>
      </w:divBdr>
    </w:div>
    <w:div w:id="1682466007">
      <w:bodyDiv w:val="1"/>
      <w:marLeft w:val="0"/>
      <w:marRight w:val="0"/>
      <w:marTop w:val="0"/>
      <w:marBottom w:val="0"/>
      <w:divBdr>
        <w:top w:val="none" w:sz="0" w:space="0" w:color="auto"/>
        <w:left w:val="none" w:sz="0" w:space="0" w:color="auto"/>
        <w:bottom w:val="none" w:sz="0" w:space="0" w:color="auto"/>
        <w:right w:val="none" w:sz="0" w:space="0" w:color="auto"/>
      </w:divBdr>
    </w:div>
    <w:div w:id="1732197403">
      <w:bodyDiv w:val="1"/>
      <w:marLeft w:val="0"/>
      <w:marRight w:val="0"/>
      <w:marTop w:val="0"/>
      <w:marBottom w:val="0"/>
      <w:divBdr>
        <w:top w:val="none" w:sz="0" w:space="0" w:color="auto"/>
        <w:left w:val="none" w:sz="0" w:space="0" w:color="auto"/>
        <w:bottom w:val="none" w:sz="0" w:space="0" w:color="auto"/>
        <w:right w:val="none" w:sz="0" w:space="0" w:color="auto"/>
      </w:divBdr>
    </w:div>
    <w:div w:id="1831601256">
      <w:bodyDiv w:val="1"/>
      <w:marLeft w:val="0"/>
      <w:marRight w:val="0"/>
      <w:marTop w:val="0"/>
      <w:marBottom w:val="0"/>
      <w:divBdr>
        <w:top w:val="none" w:sz="0" w:space="0" w:color="auto"/>
        <w:left w:val="none" w:sz="0" w:space="0" w:color="auto"/>
        <w:bottom w:val="none" w:sz="0" w:space="0" w:color="auto"/>
        <w:right w:val="none" w:sz="0" w:space="0" w:color="auto"/>
      </w:divBdr>
    </w:div>
    <w:div w:id="1862666078">
      <w:bodyDiv w:val="1"/>
      <w:marLeft w:val="0"/>
      <w:marRight w:val="0"/>
      <w:marTop w:val="0"/>
      <w:marBottom w:val="0"/>
      <w:divBdr>
        <w:top w:val="none" w:sz="0" w:space="0" w:color="auto"/>
        <w:left w:val="none" w:sz="0" w:space="0" w:color="auto"/>
        <w:bottom w:val="none" w:sz="0" w:space="0" w:color="auto"/>
        <w:right w:val="none" w:sz="0" w:space="0" w:color="auto"/>
      </w:divBdr>
    </w:div>
    <w:div w:id="1873952031">
      <w:bodyDiv w:val="1"/>
      <w:marLeft w:val="0"/>
      <w:marRight w:val="0"/>
      <w:marTop w:val="0"/>
      <w:marBottom w:val="0"/>
      <w:divBdr>
        <w:top w:val="none" w:sz="0" w:space="0" w:color="auto"/>
        <w:left w:val="none" w:sz="0" w:space="0" w:color="auto"/>
        <w:bottom w:val="none" w:sz="0" w:space="0" w:color="auto"/>
        <w:right w:val="none" w:sz="0" w:space="0" w:color="auto"/>
      </w:divBdr>
    </w:div>
    <w:div w:id="205076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ycciviles.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cyccivil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uan%20Jacobo%20Pinilla\My%20Documents\Mis%20archivos%20recibidos\HOJA%20MEMBRETEADA%202003.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34802-4116-4FFE-8560-B023E466D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HOJA MEMBRETEADA 2003</Template>
  <TotalTime>277</TotalTime>
  <Pages>3</Pages>
  <Words>27</Words>
  <Characters>147</Characters>
  <Application>Microsoft Office Word</Application>
  <DocSecurity>0</DocSecurity>
  <Lines>5</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Jacobo Pinilla</dc:creator>
  <cp:lastModifiedBy>ERIKA ALEJANDRA LANCHEROS</cp:lastModifiedBy>
  <cp:revision>17</cp:revision>
  <cp:lastPrinted>2016-07-09T16:06:00Z</cp:lastPrinted>
  <dcterms:created xsi:type="dcterms:W3CDTF">2016-03-07T21:41:00Z</dcterms:created>
  <dcterms:modified xsi:type="dcterms:W3CDTF">2016-07-09T16:08:00Z</dcterms:modified>
</cp:coreProperties>
</file>